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37097" w:rsidR="001B7D47" w:rsidP="001B7D47" w:rsidRDefault="003F429E" w14:paraId="3D05D156" w14:textId="77777777">
      <w:pPr>
        <w:pBdr>
          <w:right w:val="single" w:color="auto" w:sz="12" w:space="4"/>
        </w:pBdr>
        <w:tabs>
          <w:tab w:val="right" w:pos="9214"/>
          <w:tab w:val="right" w:pos="9498"/>
        </w:tabs>
        <w:rPr>
          <w:rFonts w:ascii="DB Neo Office" w:hAnsi="DB Neo Office"/>
          <w:b/>
        </w:rPr>
      </w:pPr>
      <w:r w:rsidRPr="003F1D95">
        <w:tab/>
      </w:r>
      <w:r w:rsidRPr="00837097">
        <w:rPr>
          <w:rFonts w:ascii="DB Neo Office" w:hAnsi="DB Neo Office"/>
        </w:rPr>
        <w:t xml:space="preserve">Anlage </w:t>
      </w:r>
      <w:r w:rsidRPr="00837097" w:rsidR="005C5CD0">
        <w:rPr>
          <w:rFonts w:ascii="DB Neo Office" w:hAnsi="DB Neo Office"/>
        </w:rPr>
        <w:t>5</w:t>
      </w:r>
      <w:r w:rsidRPr="00837097" w:rsidR="001B7D47">
        <w:rPr>
          <w:rFonts w:ascii="DB Neo Office" w:hAnsi="DB Neo Office"/>
        </w:rPr>
        <w:t>.</w:t>
      </w:r>
      <w:r w:rsidRPr="00837097" w:rsidR="001B7D47">
        <w:rPr>
          <w:rFonts w:ascii="DB Neo Office" w:hAnsi="DB Neo Offic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837097" w:rsidR="001B7D47">
        <w:rPr>
          <w:rFonts w:ascii="DB Neo Office" w:hAnsi="DB Neo Office"/>
        </w:rPr>
        <w:instrText xml:space="preserve"> FORMTEXT </w:instrText>
      </w:r>
      <w:r w:rsidRPr="00837097" w:rsidR="001B7D47">
        <w:rPr>
          <w:rFonts w:ascii="DB Neo Office" w:hAnsi="DB Neo Office"/>
        </w:rPr>
      </w:r>
      <w:r w:rsidRPr="00837097" w:rsidR="001B7D47">
        <w:rPr>
          <w:rFonts w:ascii="DB Neo Office" w:hAnsi="DB Neo Office"/>
        </w:rPr>
        <w:fldChar w:fldCharType="separate"/>
      </w:r>
      <w:r w:rsidRPr="00837097" w:rsidR="001B7D47">
        <w:rPr>
          <w:rFonts w:ascii="DB Neo Office" w:hAnsi="DB Neo Office"/>
          <w:noProof/>
        </w:rPr>
        <w:t> </w:t>
      </w:r>
      <w:r w:rsidRPr="00837097" w:rsidR="001B7D47">
        <w:rPr>
          <w:rFonts w:ascii="DB Neo Office" w:hAnsi="DB Neo Office"/>
          <w:noProof/>
        </w:rPr>
        <w:t> </w:t>
      </w:r>
      <w:r w:rsidRPr="00837097" w:rsidR="001B7D47">
        <w:rPr>
          <w:rFonts w:ascii="DB Neo Office" w:hAnsi="DB Neo Office"/>
          <w:noProof/>
        </w:rPr>
        <w:t> </w:t>
      </w:r>
      <w:r w:rsidRPr="00837097" w:rsidR="001B7D47">
        <w:rPr>
          <w:rFonts w:ascii="DB Neo Office" w:hAnsi="DB Neo Office"/>
          <w:noProof/>
        </w:rPr>
        <w:t> </w:t>
      </w:r>
      <w:r w:rsidRPr="00837097" w:rsidR="001B7D47">
        <w:rPr>
          <w:rFonts w:ascii="DB Neo Office" w:hAnsi="DB Neo Office"/>
          <w:noProof/>
        </w:rPr>
        <w:t> </w:t>
      </w:r>
      <w:r w:rsidRPr="00837097" w:rsidR="001B7D47">
        <w:rPr>
          <w:rFonts w:ascii="DB Neo Office" w:hAnsi="DB Neo Office"/>
        </w:rPr>
        <w:fldChar w:fldCharType="end"/>
      </w:r>
      <w:bookmarkEnd w:id="0"/>
      <w:r w:rsidRPr="00837097" w:rsidR="001B7D47">
        <w:rPr>
          <w:rFonts w:ascii="DB Neo Office" w:hAnsi="DB Neo Office"/>
        </w:rPr>
        <w:tab/>
      </w:r>
      <w:r w:rsidRPr="00837097" w:rsidR="001B7D47">
        <w:rPr>
          <w:rStyle w:val="Funotenzeichen"/>
          <w:rFonts w:ascii="DB Neo Office" w:hAnsi="DB Neo Office"/>
          <w:sz w:val="20"/>
          <w:u w:val="dotted"/>
        </w:rPr>
        <w:footnoteReference w:id="1"/>
      </w:r>
      <w:r w:rsidRPr="00837097" w:rsidR="001B7D47">
        <w:rPr>
          <w:rFonts w:ascii="DB Neo Office" w:hAnsi="DB Neo Office"/>
        </w:rPr>
        <w:t>)</w:t>
      </w:r>
    </w:p>
    <w:p w:rsidRPr="00837097" w:rsidR="001B7D47" w:rsidP="001B7D47" w:rsidRDefault="00CA3424" w14:paraId="034A573C" w14:textId="77777777">
      <w:pPr>
        <w:pStyle w:val="Textkrper-Einzug2"/>
        <w:ind w:left="0"/>
        <w:rPr>
          <w:rFonts w:ascii="DB Neo Office" w:hAnsi="DB Neo Office"/>
          <w:b/>
        </w:rPr>
      </w:pPr>
      <w:r w:rsidRPr="00837097">
        <w:rPr>
          <w:rFonts w:ascii="DB Neo Office" w:hAnsi="DB Neo Office"/>
          <w:b/>
        </w:rPr>
        <w:t>Nebenangebot/Änderungsvorschlag</w:t>
      </w:r>
    </w:p>
    <w:p w:rsidRPr="00837097" w:rsidR="006F7890" w:rsidP="001B7D47" w:rsidRDefault="006F7890" w14:paraId="56015A6F" w14:textId="77777777">
      <w:pPr>
        <w:pStyle w:val="Textkrper-Einzug2"/>
        <w:ind w:left="0"/>
        <w:rPr>
          <w:rFonts w:ascii="DB Neo Office" w:hAnsi="DB Neo Office"/>
          <w:sz w:val="18"/>
        </w:rPr>
      </w:pPr>
    </w:p>
    <w:p w:rsidRPr="00837097" w:rsidR="001B7D47" w:rsidP="001B7D47" w:rsidRDefault="001B7D47" w14:paraId="0CF732AA" w14:textId="77777777">
      <w:pPr>
        <w:pStyle w:val="Textkrper-Einzug2"/>
        <w:ind w:left="0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 xml:space="preserve">(Für </w:t>
      </w:r>
      <w:r w:rsidRPr="00837097">
        <w:rPr>
          <w:rFonts w:ascii="DB Neo Office" w:hAnsi="DB Neo Office"/>
          <w:b/>
          <w:sz w:val="20"/>
          <w:u w:val="single"/>
        </w:rPr>
        <w:t>jedes</w:t>
      </w:r>
      <w:r w:rsidRPr="00837097">
        <w:rPr>
          <w:rFonts w:ascii="DB Neo Office" w:hAnsi="DB Neo Office"/>
          <w:sz w:val="20"/>
        </w:rPr>
        <w:t xml:space="preserve"> Nebenangebot auszufüllen, bzw. in geeigneter Weise mit den Nebenangeboten einzureichen)</w:t>
      </w:r>
    </w:p>
    <w:p w:rsidRPr="00837097" w:rsidR="001B7D47" w:rsidP="001B7D47" w:rsidRDefault="001B7D47" w14:paraId="025F622D" w14:textId="77777777">
      <w:pPr>
        <w:pStyle w:val="Textkrper-Einzug2"/>
        <w:ind w:left="0"/>
        <w:rPr>
          <w:rFonts w:ascii="DB Neo Office" w:hAnsi="DB Neo Office"/>
        </w:rPr>
      </w:pPr>
    </w:p>
    <w:p w:rsidRPr="00837097" w:rsidR="001B7D47" w:rsidP="001B7D47" w:rsidRDefault="001B7D47" w14:paraId="20461797" w14:textId="7777777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Neo Office" w:hAnsi="DB Neo Office"/>
        </w:rPr>
      </w:pPr>
      <w:r w:rsidRPr="00837097">
        <w:rPr>
          <w:rFonts w:ascii="DB Neo Office" w:hAnsi="DB Neo Office"/>
        </w:rPr>
        <w:t xml:space="preserve">Nebenangebot/Änderungsvorschlag Nr.: </w:t>
      </w:r>
      <w:r w:rsidRPr="00837097">
        <w:rPr>
          <w:rFonts w:ascii="DB Neo Office" w:hAnsi="DB Neo Office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1"/>
      <w:r w:rsidRPr="00837097">
        <w:rPr>
          <w:rFonts w:ascii="DB Neo Office" w:hAnsi="DB Neo Office"/>
          <w:u w:val="dotted"/>
        </w:rPr>
        <w:instrText xml:space="preserve"> FORMTEXT </w:instrText>
      </w:r>
      <w:r w:rsidRPr="00837097">
        <w:rPr>
          <w:rFonts w:ascii="DB Neo Office" w:hAnsi="DB Neo Office"/>
          <w:u w:val="dotted"/>
        </w:rPr>
      </w:r>
      <w:r w:rsidRPr="00837097">
        <w:rPr>
          <w:rFonts w:ascii="DB Neo Office" w:hAnsi="DB Neo Office"/>
          <w:u w:val="dotted"/>
        </w:rPr>
        <w:fldChar w:fldCharType="separate"/>
      </w:r>
      <w:r w:rsidRPr="00837097">
        <w:rPr>
          <w:rFonts w:ascii="DB Neo Office" w:hAnsi="DB Neo Office"/>
          <w:noProof/>
          <w:u w:val="dotted"/>
        </w:rPr>
        <w:t> </w:t>
      </w:r>
      <w:r w:rsidRPr="00837097">
        <w:rPr>
          <w:rFonts w:ascii="DB Neo Office" w:hAnsi="DB Neo Office"/>
          <w:noProof/>
          <w:u w:val="dotted"/>
        </w:rPr>
        <w:t> </w:t>
      </w:r>
      <w:r w:rsidRPr="00837097">
        <w:rPr>
          <w:rFonts w:ascii="DB Neo Office" w:hAnsi="DB Neo Office"/>
          <w:noProof/>
          <w:u w:val="dotted"/>
        </w:rPr>
        <w:t> </w:t>
      </w:r>
      <w:r w:rsidRPr="00837097">
        <w:rPr>
          <w:rFonts w:ascii="DB Neo Office" w:hAnsi="DB Neo Office"/>
          <w:noProof/>
          <w:u w:val="dotted"/>
        </w:rPr>
        <w:t> </w:t>
      </w:r>
      <w:r w:rsidRPr="00837097">
        <w:rPr>
          <w:rFonts w:ascii="DB Neo Office" w:hAnsi="DB Neo Office"/>
          <w:noProof/>
          <w:u w:val="dotted"/>
        </w:rPr>
        <w:t> </w:t>
      </w:r>
      <w:r w:rsidRPr="00837097">
        <w:rPr>
          <w:rFonts w:ascii="DB Neo Office" w:hAnsi="DB Neo Office"/>
          <w:u w:val="dotted"/>
        </w:rPr>
        <w:fldChar w:fldCharType="end"/>
      </w:r>
      <w:bookmarkEnd w:id="1"/>
    </w:p>
    <w:p w:rsidRPr="00837097" w:rsidR="001B7D47" w:rsidP="001B7D47" w:rsidRDefault="001B7D47" w14:paraId="3C03BB06" w14:textId="7777777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Neo Office" w:hAnsi="DB Neo Office"/>
          <w:sz w:val="20"/>
        </w:rPr>
      </w:pPr>
      <w:r w:rsidRPr="00837097">
        <w:rPr>
          <w:rFonts w:ascii="DB Neo Office" w:hAnsi="DB Neo Office"/>
        </w:rPr>
        <w:t xml:space="preserve">Kurzbeschreibung: </w:t>
      </w:r>
      <w:r w:rsidRPr="00837097">
        <w:rPr>
          <w:rFonts w:ascii="DB Neo Office" w:hAnsi="DB Neo Office"/>
          <w:sz w:val="20"/>
        </w:rPr>
        <w:tab/>
      </w:r>
    </w:p>
    <w:p w:rsidRPr="00837097" w:rsidR="001B7D47" w:rsidP="001B7D47" w:rsidRDefault="001B7D47" w14:paraId="762AA460" w14:textId="7777777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Neo Office" w:hAnsi="DB Neo Office"/>
          <w:sz w:val="20"/>
        </w:rPr>
      </w:pPr>
    </w:p>
    <w:p w:rsidRPr="00837097" w:rsidR="001B7D47" w:rsidP="001B7D47" w:rsidRDefault="001B7D47" w14:paraId="5CF0F6DA" w14:textId="77777777">
      <w:pPr>
        <w:pStyle w:val="Textkrper-Einzug2"/>
        <w:tabs>
          <w:tab w:val="left" w:pos="3600"/>
        </w:tabs>
        <w:ind w:left="0"/>
        <w:rPr>
          <w:rFonts w:ascii="DB Neo Office" w:hAnsi="DB Neo Office"/>
          <w:sz w:val="20"/>
        </w:rPr>
      </w:pPr>
    </w:p>
    <w:p w:rsidRPr="00837097" w:rsidR="001B7D47" w:rsidP="001B7D47" w:rsidRDefault="001B7D47" w14:paraId="233AEC54" w14:textId="7777777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Neo Office" w:hAnsi="DB Neo Office"/>
          <w:sz w:val="20"/>
        </w:rPr>
      </w:pPr>
      <w:r w:rsidRPr="00837097">
        <w:rPr>
          <w:rFonts w:ascii="DB Neo Office" w:hAnsi="DB Neo Office"/>
        </w:rPr>
        <w:t>Änderung der Angebotssumme (netto) um:</w:t>
      </w:r>
      <w:r w:rsidRPr="00837097">
        <w:rPr>
          <w:rFonts w:ascii="DB Neo Office" w:hAnsi="DB Neo Office"/>
          <w:sz w:val="20"/>
        </w:rPr>
        <w:tab/>
      </w:r>
      <w:r w:rsidRPr="00837097">
        <w:rPr>
          <w:rFonts w:ascii="DB Neo Office" w:hAnsi="DB Neo Office"/>
          <w:sz w:val="20"/>
          <w:u w:val="dotted"/>
        </w:rPr>
        <w:tab/>
      </w:r>
      <w:r w:rsidRPr="00837097" w:rsidR="00CA3424">
        <w:rPr>
          <w:rFonts w:ascii="DB Neo Office" w:hAnsi="DB Neo Office"/>
          <w:sz w:val="20"/>
          <w:u w:val="dotted"/>
        </w:rPr>
        <w:fldChar w:fldCharType="begin">
          <w:ffData>
            <w:name w:val="Text4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4" w:id="2"/>
      <w:r w:rsidRPr="00837097" w:rsidR="00CA3424">
        <w:rPr>
          <w:rFonts w:ascii="DB Neo Office" w:hAnsi="DB Neo Office"/>
          <w:sz w:val="20"/>
          <w:u w:val="dotted"/>
        </w:rPr>
        <w:instrText xml:space="preserve"> FORMTEXT </w:instrText>
      </w:r>
      <w:r w:rsidRPr="00837097" w:rsidR="00CA3424">
        <w:rPr>
          <w:rFonts w:ascii="DB Neo Office" w:hAnsi="DB Neo Office"/>
          <w:sz w:val="20"/>
          <w:u w:val="dotted"/>
        </w:rPr>
      </w:r>
      <w:r w:rsidRPr="00837097" w:rsidR="00CA3424">
        <w:rPr>
          <w:rFonts w:ascii="DB Neo Office" w:hAnsi="DB Neo Office"/>
          <w:sz w:val="20"/>
          <w:u w:val="dotted"/>
        </w:rPr>
        <w:fldChar w:fldCharType="separate"/>
      </w:r>
      <w:r w:rsidRPr="00837097" w:rsidR="00CA3424">
        <w:rPr>
          <w:rFonts w:ascii="DB Neo Office" w:hAnsi="DB Neo Office"/>
          <w:noProof/>
          <w:sz w:val="20"/>
          <w:u w:val="dotted"/>
        </w:rPr>
        <w:t> </w:t>
      </w:r>
      <w:r w:rsidRPr="00837097" w:rsidR="00CA3424">
        <w:rPr>
          <w:rFonts w:ascii="DB Neo Office" w:hAnsi="DB Neo Office"/>
          <w:noProof/>
          <w:sz w:val="20"/>
          <w:u w:val="dotted"/>
        </w:rPr>
        <w:t> </w:t>
      </w:r>
      <w:r w:rsidRPr="00837097" w:rsidR="00CA3424">
        <w:rPr>
          <w:rFonts w:ascii="DB Neo Office" w:hAnsi="DB Neo Office"/>
          <w:noProof/>
          <w:sz w:val="20"/>
          <w:u w:val="dotted"/>
        </w:rPr>
        <w:t> </w:t>
      </w:r>
      <w:r w:rsidRPr="00837097" w:rsidR="00CA3424">
        <w:rPr>
          <w:rFonts w:ascii="DB Neo Office" w:hAnsi="DB Neo Office"/>
          <w:noProof/>
          <w:sz w:val="20"/>
          <w:u w:val="dotted"/>
        </w:rPr>
        <w:t> </w:t>
      </w:r>
      <w:r w:rsidRPr="00837097" w:rsidR="00CA3424">
        <w:rPr>
          <w:rFonts w:ascii="DB Neo Office" w:hAnsi="DB Neo Office"/>
          <w:noProof/>
          <w:sz w:val="20"/>
          <w:u w:val="dotted"/>
        </w:rPr>
        <w:t> </w:t>
      </w:r>
      <w:r w:rsidRPr="00837097" w:rsidR="00CA3424">
        <w:rPr>
          <w:rFonts w:ascii="DB Neo Office" w:hAnsi="DB Neo Office"/>
          <w:sz w:val="20"/>
          <w:u w:val="dotted"/>
        </w:rPr>
        <w:fldChar w:fldCharType="end"/>
      </w:r>
      <w:bookmarkEnd w:id="2"/>
      <w:r w:rsidRPr="00837097">
        <w:rPr>
          <w:rFonts w:ascii="DB Neo Office" w:hAnsi="DB Neo Office"/>
          <w:sz w:val="20"/>
        </w:rPr>
        <w:t xml:space="preserve"> EUR</w:t>
      </w:r>
    </w:p>
    <w:p w:rsidRPr="00837097" w:rsidR="001B7D47" w:rsidP="001B7D47" w:rsidRDefault="001B7D47" w14:paraId="268911E8" w14:textId="77777777">
      <w:pPr>
        <w:pStyle w:val="Textkrper-Einzug2"/>
        <w:ind w:left="0"/>
        <w:rPr>
          <w:rFonts w:ascii="DB Neo Office" w:hAnsi="DB Neo Office"/>
        </w:rPr>
      </w:pPr>
    </w:p>
    <w:p w:rsidRPr="00837097" w:rsidR="001B7D47" w:rsidP="001B7D47" w:rsidRDefault="001B7D47" w14:paraId="7380BE61" w14:textId="77777777">
      <w:pPr>
        <w:pStyle w:val="Blocktext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>Durch das Nebenangebot / den Änderungsvorschlag, werden folgende Positionen des Hauptangebots</w:t>
      </w:r>
    </w:p>
    <w:p w:rsidRPr="00837097" w:rsidR="00CA3424" w:rsidP="001B7D47" w:rsidRDefault="00CA3424" w14:paraId="2D148BEC" w14:textId="77777777">
      <w:pPr>
        <w:pStyle w:val="Blocktext"/>
        <w:jc w:val="both"/>
        <w:rPr>
          <w:rFonts w:ascii="DB Neo Office" w:hAnsi="DB Neo Office"/>
          <w:sz w:val="20"/>
        </w:rPr>
      </w:pPr>
    </w:p>
    <w:p w:rsidRPr="00837097" w:rsidR="001B7D47" w:rsidP="005F32A4" w:rsidRDefault="00CA3424" w14:paraId="084899CE" w14:textId="77777777">
      <w:pPr>
        <w:pStyle w:val="Textkrper2"/>
        <w:tabs>
          <w:tab w:val="clear" w:pos="284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>a)</w:t>
      </w:r>
      <w:r w:rsidRPr="00837097" w:rsidR="001B7D47">
        <w:rPr>
          <w:rFonts w:ascii="DB Neo Office" w:hAnsi="DB Neo Office"/>
          <w:sz w:val="20"/>
        </w:rPr>
        <w:tab/>
        <w:t>ersetzt:</w:t>
      </w:r>
    </w:p>
    <w:p w:rsidRPr="00837097" w:rsidR="001B7D47" w:rsidP="005F32A4" w:rsidRDefault="00CA3424" w14:paraId="644128BC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32C49747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3AEC569C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17C37405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40469306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6E831149" w14:textId="77777777">
      <w:pPr>
        <w:pBdr>
          <w:right w:val="single" w:color="auto" w:sz="12" w:space="4"/>
        </w:pBdr>
        <w:tabs>
          <w:tab w:val="left" w:pos="567"/>
        </w:tabs>
        <w:spacing w:after="120"/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bookmarkStart w:name="Text5" w:id="3"/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  <w:bookmarkEnd w:id="3"/>
    </w:p>
    <w:p w:rsidRPr="00837097" w:rsidR="005F32A4" w:rsidP="005F32A4" w:rsidRDefault="005F32A4" w14:paraId="353B21FE" w14:textId="77777777">
      <w:pPr>
        <w:pBdr>
          <w:right w:val="single" w:color="auto" w:sz="12" w:space="4"/>
        </w:pBdr>
        <w:tabs>
          <w:tab w:val="left" w:pos="567"/>
        </w:tabs>
        <w:spacing w:after="120"/>
        <w:ind w:left="567" w:hanging="567"/>
        <w:jc w:val="both"/>
        <w:rPr>
          <w:rFonts w:ascii="DB Neo Office" w:hAnsi="DB Neo Office"/>
          <w:sz w:val="20"/>
        </w:rPr>
      </w:pPr>
    </w:p>
    <w:p w:rsidRPr="00837097" w:rsidR="001B7D47" w:rsidP="005F32A4" w:rsidRDefault="001B7D47" w14:paraId="3893EC82" w14:textId="77777777">
      <w:pPr>
        <w:pStyle w:val="Textkrper2"/>
        <w:tabs>
          <w:tab w:val="clear" w:pos="284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>b)</w:t>
      </w:r>
      <w:r w:rsidRPr="00837097">
        <w:rPr>
          <w:rFonts w:ascii="DB Neo Office" w:hAnsi="DB Neo Office"/>
          <w:sz w:val="20"/>
        </w:rPr>
        <w:tab/>
        <w:t>in anderer Weise betroffen, d.h. inhaltlich und/oder im Mengenansatz oder Preis geändert:</w:t>
      </w:r>
    </w:p>
    <w:p w:rsidRPr="00837097" w:rsidR="001B7D47" w:rsidP="005F32A4" w:rsidRDefault="00CA3424" w14:paraId="1DE50BE6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770633C5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43FCF5C4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5A6D3AF1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2B7B081E" w14:textId="77777777">
      <w:pPr>
        <w:pBdr>
          <w:right w:val="single" w:color="auto" w:sz="12" w:space="4"/>
        </w:pBdr>
        <w:tabs>
          <w:tab w:val="left" w:pos="567"/>
        </w:tabs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5F32A4" w:rsidRDefault="00CA3424" w14:paraId="29F33533" w14:textId="77777777">
      <w:pPr>
        <w:pBdr>
          <w:right w:val="single" w:color="auto" w:sz="12" w:space="4"/>
        </w:pBdr>
        <w:tabs>
          <w:tab w:val="left" w:pos="567"/>
        </w:tabs>
        <w:spacing w:after="120"/>
        <w:ind w:left="567" w:hanging="567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5F32A4" w:rsidP="00CA3424" w:rsidRDefault="005F32A4" w14:paraId="724CB83F" w14:textId="77777777">
      <w:pPr>
        <w:pBdr>
          <w:right w:val="single" w:color="auto" w:sz="12" w:space="4"/>
        </w:pBdr>
        <w:tabs>
          <w:tab w:val="left" w:pos="284"/>
          <w:tab w:val="left" w:pos="851"/>
        </w:tabs>
        <w:spacing w:after="120"/>
        <w:ind w:left="284" w:hanging="284"/>
        <w:jc w:val="both"/>
        <w:rPr>
          <w:rFonts w:ascii="DB Neo Office" w:hAnsi="DB Neo Office"/>
          <w:sz w:val="20"/>
        </w:rPr>
      </w:pPr>
    </w:p>
    <w:p w:rsidRPr="00837097" w:rsidR="001B7D47" w:rsidP="00CA3424" w:rsidRDefault="001B7D47" w14:paraId="0445371C" w14:textId="77777777">
      <w:pPr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837097" w:rsidR="00CA3424" w:rsidP="00CA3424" w:rsidRDefault="00CA3424" w14:paraId="6E5FE823" w14:textId="77777777">
      <w:pPr>
        <w:jc w:val="both"/>
        <w:rPr>
          <w:rFonts w:ascii="DB Neo Office" w:hAnsi="DB Neo Office"/>
          <w:sz w:val="20"/>
        </w:rPr>
      </w:pPr>
    </w:p>
    <w:p w:rsidRPr="00837097" w:rsidR="001B7D47" w:rsidP="005F32A4" w:rsidRDefault="001B7D47" w14:paraId="7059850B" w14:textId="77777777">
      <w:pPr>
        <w:pBdr>
          <w:right w:val="single" w:color="auto" w:sz="12" w:space="4"/>
        </w:pBdr>
        <w:tabs>
          <w:tab w:val="left" w:pos="567"/>
          <w:tab w:val="left" w:pos="2835"/>
          <w:tab w:val="left" w:pos="3261"/>
        </w:tabs>
        <w:spacing w:after="60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4"/>
      <w:r w:rsidRPr="00837097">
        <w:rPr>
          <w:rFonts w:ascii="DB Neo Office" w:hAnsi="DB Neo Office"/>
          <w:sz w:val="20"/>
        </w:rPr>
        <w:instrText xml:space="preserve"> FORMCHECKBOX </w:instrText>
      </w:r>
      <w:r w:rsidRPr="00837097" w:rsidR="00523892">
        <w:rPr>
          <w:rFonts w:ascii="DB Neo Office" w:hAnsi="DB Neo Office"/>
          <w:sz w:val="20"/>
        </w:rPr>
      </w:r>
      <w:r w:rsidRPr="00837097" w:rsidR="00523892">
        <w:rPr>
          <w:rFonts w:ascii="DB Neo Office" w:hAnsi="DB Neo Office"/>
          <w:sz w:val="20"/>
        </w:rPr>
        <w:fldChar w:fldCharType="separate"/>
      </w:r>
      <w:r w:rsidRPr="00837097">
        <w:rPr>
          <w:rFonts w:ascii="DB Neo Office" w:hAnsi="DB Neo Office"/>
          <w:sz w:val="20"/>
        </w:rPr>
        <w:fldChar w:fldCharType="end"/>
      </w:r>
      <w:bookmarkEnd w:id="4"/>
      <w:r w:rsidRPr="00837097">
        <w:rPr>
          <w:rFonts w:ascii="DB Neo Office" w:hAnsi="DB Neo Office"/>
          <w:sz w:val="20"/>
        </w:rPr>
        <w:tab/>
        <w:t>uneingeschränkt</w:t>
      </w:r>
      <w:r w:rsidRPr="00837097">
        <w:rPr>
          <w:rFonts w:ascii="DB Neo Office" w:hAnsi="DB Neo Office"/>
          <w:sz w:val="20"/>
        </w:rPr>
        <w:tab/>
      </w:r>
      <w:r w:rsidRPr="00837097">
        <w:rPr>
          <w:rFonts w:ascii="DB Neo Office" w:hAnsi="DB Neo Office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5"/>
      <w:r w:rsidRPr="00837097">
        <w:rPr>
          <w:rFonts w:ascii="DB Neo Office" w:hAnsi="DB Neo Office"/>
          <w:sz w:val="20"/>
        </w:rPr>
        <w:instrText xml:space="preserve"> FORMCHECKBOX </w:instrText>
      </w:r>
      <w:r w:rsidRPr="00837097" w:rsidR="00523892">
        <w:rPr>
          <w:rFonts w:ascii="DB Neo Office" w:hAnsi="DB Neo Office"/>
          <w:sz w:val="20"/>
        </w:rPr>
      </w:r>
      <w:r w:rsidRPr="00837097" w:rsidR="00523892">
        <w:rPr>
          <w:rFonts w:ascii="DB Neo Office" w:hAnsi="DB Neo Office"/>
          <w:sz w:val="20"/>
        </w:rPr>
        <w:fldChar w:fldCharType="separate"/>
      </w:r>
      <w:r w:rsidRPr="00837097">
        <w:rPr>
          <w:rFonts w:ascii="DB Neo Office" w:hAnsi="DB Neo Office"/>
          <w:sz w:val="20"/>
        </w:rPr>
        <w:fldChar w:fldCharType="end"/>
      </w:r>
      <w:bookmarkEnd w:id="5"/>
      <w:r w:rsidRPr="00837097">
        <w:rPr>
          <w:rFonts w:ascii="DB Neo Office" w:hAnsi="DB Neo Office"/>
          <w:sz w:val="20"/>
        </w:rPr>
        <w:tab/>
        <w:t>mit folgenden Änderungen</w:t>
      </w:r>
      <w:r w:rsidRPr="00837097">
        <w:rPr>
          <w:rStyle w:val="Funotenzeichen"/>
          <w:rFonts w:ascii="DB Neo Office" w:hAnsi="DB Neo Office"/>
          <w:sz w:val="20"/>
        </w:rPr>
        <w:footnoteReference w:id="2"/>
      </w:r>
      <w:r w:rsidRPr="00837097">
        <w:rPr>
          <w:rFonts w:ascii="DB Neo Office" w:hAnsi="DB Neo Office"/>
          <w:sz w:val="20"/>
        </w:rPr>
        <w:t>) entspricht:</w:t>
      </w:r>
    </w:p>
    <w:p w:rsidRPr="00837097" w:rsidR="001B7D47" w:rsidP="00E65335" w:rsidRDefault="00CA3424" w14:paraId="203562F0" w14:textId="77777777">
      <w:pPr>
        <w:pBdr>
          <w:right w:val="single" w:color="auto" w:sz="12" w:space="4"/>
        </w:pBdr>
        <w:tabs>
          <w:tab w:val="left" w:pos="3261"/>
        </w:tabs>
        <w:ind w:left="3261" w:hanging="3261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E65335" w:rsidRDefault="00CA3424" w14:paraId="3B2154C6" w14:textId="77777777">
      <w:pPr>
        <w:pBdr>
          <w:right w:val="single" w:color="auto" w:sz="12" w:space="4"/>
        </w:pBdr>
        <w:tabs>
          <w:tab w:val="left" w:pos="3261"/>
        </w:tabs>
        <w:ind w:left="3261" w:hanging="3261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1B7D47" w:rsidP="00E65335" w:rsidRDefault="00CA3424" w14:paraId="08BE03A1" w14:textId="77777777">
      <w:pPr>
        <w:pBdr>
          <w:right w:val="single" w:color="auto" w:sz="12" w:space="4"/>
        </w:pBdr>
        <w:tabs>
          <w:tab w:val="left" w:pos="3261"/>
        </w:tabs>
        <w:ind w:left="3261" w:hanging="3261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</w:p>
    <w:p w:rsidRPr="00837097" w:rsidR="00940979" w:rsidP="00E65335" w:rsidRDefault="005F32A4" w14:paraId="7C9DE6D7" w14:textId="77777777">
      <w:pPr>
        <w:pBdr>
          <w:right w:val="single" w:color="auto" w:sz="12" w:space="4"/>
        </w:pBdr>
        <w:tabs>
          <w:tab w:val="left" w:pos="3261"/>
        </w:tabs>
        <w:ind w:left="3261" w:hanging="3261"/>
        <w:jc w:val="both"/>
        <w:rPr>
          <w:rFonts w:ascii="DB Neo Office" w:hAnsi="DB Neo Office"/>
          <w:sz w:val="20"/>
        </w:rPr>
      </w:pPr>
      <w:r w:rsidRPr="00837097">
        <w:rPr>
          <w:rFonts w:ascii="DB Neo Office" w:hAnsi="DB Neo Office"/>
          <w:sz w:val="20"/>
        </w:rPr>
        <w:tab/>
      </w:r>
      <w:r w:rsidRPr="00837097" w:rsidR="001B7D47">
        <w:rPr>
          <w:rFonts w:ascii="DB Neo Office" w:hAnsi="DB Neo Office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837097" w:rsidR="001B7D47">
        <w:rPr>
          <w:rFonts w:ascii="DB Neo Office" w:hAnsi="DB Neo Office"/>
          <w:sz w:val="20"/>
        </w:rPr>
        <w:instrText xml:space="preserve"> FORMTEXT </w:instrText>
      </w:r>
      <w:r w:rsidRPr="00837097" w:rsidR="001B7D47">
        <w:rPr>
          <w:rFonts w:ascii="DB Neo Office" w:hAnsi="DB Neo Office"/>
          <w:sz w:val="20"/>
        </w:rPr>
      </w:r>
      <w:r w:rsidRPr="00837097" w:rsidR="001B7D47">
        <w:rPr>
          <w:rFonts w:ascii="DB Neo Office" w:hAnsi="DB Neo Office"/>
          <w:sz w:val="20"/>
        </w:rPr>
        <w:fldChar w:fldCharType="separate"/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noProof/>
          <w:sz w:val="20"/>
        </w:rPr>
        <w:t> </w:t>
      </w:r>
      <w:r w:rsidRPr="00837097" w:rsidR="001B7D47">
        <w:rPr>
          <w:rFonts w:ascii="DB Neo Office" w:hAnsi="DB Neo Office"/>
          <w:sz w:val="20"/>
        </w:rPr>
        <w:fldChar w:fldCharType="end"/>
      </w:r>
      <w:r w:rsidRPr="00837097" w:rsidR="00BF3AE1">
        <w:rPr>
          <w:rFonts w:ascii="DB Neo Office" w:hAnsi="DB Neo Office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editId="1C724F4D" wp14:anchorId="19ACFCFE">
                <wp:simplePos x="0" y="0"/>
                <wp:positionH relativeFrom="column">
                  <wp:posOffset>0</wp:posOffset>
                </wp:positionH>
                <wp:positionV relativeFrom="page">
                  <wp:posOffset>8060690</wp:posOffset>
                </wp:positionV>
                <wp:extent cx="3215005" cy="1140460"/>
                <wp:effectExtent l="0" t="0" r="0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5005" cy="114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890" w:rsidP="001B7D47" w:rsidRDefault="006F7890" w14:paraId="6AE2A7F2" w14:textId="77777777">
                            <w:pPr>
                              <w:pStyle w:val="Textkrper2"/>
                              <w:ind w:right="0"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Anlagen zum Nebenangebot / Änderungsvorschlag:</w:t>
                            </w:r>
                          </w:p>
                          <w:p w:rsidRPr="0022045C" w:rsidR="006F7890" w:rsidP="00137D01" w:rsidRDefault="006F7890" w14:paraId="1451D006" w14:textId="77777777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1140"/>
                              </w:tabs>
                              <w:spacing w:after="60"/>
                              <w:ind w:left="284" w:hanging="284"/>
                              <w:jc w:val="both"/>
                              <w:rPr>
                                <w:rFonts w:cs="Arial"/>
                                <w:color w:val="000000"/>
                                <w:sz w:val="18"/>
                              </w:rPr>
                            </w:pPr>
                            <w:r w:rsidRPr="0022045C">
                              <w:rPr>
                                <w:rFonts w:cs="Arial"/>
                                <w:color w:val="000000"/>
                                <w:sz w:val="18"/>
                              </w:rPr>
                              <w:t>Erläuterungsbericht nach technischen, wirtschaftlichen und sicherheitsrelevanten Gesichtspunkten (in Abstimmung mit der für den Bahnbetrieb zuständigen Stelle - BzS -).</w:t>
                            </w:r>
                          </w:p>
                          <w:p w:rsidRPr="0022045C" w:rsidR="006F7890" w:rsidP="00137D01" w:rsidRDefault="006F7890" w14:paraId="21A6393E" w14:textId="77777777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1140"/>
                              </w:tabs>
                              <w:spacing w:after="60"/>
                              <w:ind w:left="284" w:hanging="284"/>
                              <w:jc w:val="both"/>
                              <w:rPr>
                                <w:rFonts w:cs="Arial"/>
                                <w:color w:val="000000"/>
                                <w:sz w:val="18"/>
                              </w:rPr>
                            </w:pPr>
                            <w:r w:rsidRPr="0022045C">
                              <w:rPr>
                                <w:rFonts w:cs="Arial"/>
                                <w:color w:val="000000"/>
                                <w:sz w:val="18"/>
                              </w:rPr>
                              <w:t>Bauzeitenplan -Fristen und Termine-.</w:t>
                            </w:r>
                          </w:p>
                          <w:p w:rsidRPr="0022045C" w:rsidR="006F7890" w:rsidP="00137D01" w:rsidRDefault="006F7890" w14:paraId="00EEC8CF" w14:textId="77777777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1140"/>
                              </w:tabs>
                              <w:spacing w:after="60"/>
                              <w:ind w:left="284" w:hanging="284"/>
                              <w:jc w:val="both"/>
                              <w:rPr>
                                <w:rFonts w:cs="Arial"/>
                                <w:color w:val="000000"/>
                                <w:sz w:val="18"/>
                              </w:rPr>
                            </w:pPr>
                            <w:r w:rsidRPr="0022045C">
                              <w:rPr>
                                <w:rFonts w:cs="Arial"/>
                                <w:color w:val="000000"/>
                                <w:sz w:val="18"/>
                              </w:rPr>
                              <w:t>Leistungsverzeich</w:t>
                            </w:r>
                            <w:r w:rsidR="00CB24CD">
                              <w:rPr>
                                <w:rFonts w:cs="Arial"/>
                                <w:color w:val="000000"/>
                                <w:sz w:val="18"/>
                              </w:rPr>
                              <w:t xml:space="preserve">nis – LV - </w:t>
                            </w:r>
                          </w:p>
                          <w:p w:rsidR="006F7890" w:rsidP="00137D01" w:rsidRDefault="006F7890" w14:paraId="639A5309" w14:textId="7777777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9ACFCFE">
                <v:stroke joinstyle="miter"/>
                <v:path gradientshapeok="t" o:connecttype="rect"/>
              </v:shapetype>
              <v:shape id="Text Box 4" style="position:absolute;left:0;text-align:left;margin-left:0;margin-top:634.7pt;width:253.15pt;height:8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spid="_x0000_s1026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">
                <v:textbox inset="0,0,0,0">
                  <w:txbxContent>
                    <w:p w:rsidR="006F7890" w:rsidP="001B7D47" w:rsidRDefault="006F7890" w14:paraId="6AE2A7F2" w14:textId="77777777">
                      <w:pPr>
                        <w:pStyle w:val="Textkrper2"/>
                        <w:ind w:right="0"/>
                        <w:rPr>
                          <w:sz w:val="20"/>
                          <w:u w:val="single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>Anlagen zum Nebenangebot / Änderungsvorschlag:</w:t>
                      </w:r>
                    </w:p>
                    <w:p w:rsidRPr="0022045C" w:rsidR="006F7890" w:rsidP="00137D01" w:rsidRDefault="006F7890" w14:paraId="1451D006" w14:textId="77777777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1140"/>
                        </w:tabs>
                        <w:spacing w:after="60"/>
                        <w:ind w:left="284" w:hanging="284"/>
                        <w:jc w:val="both"/>
                        <w:rPr>
                          <w:rFonts w:cs="Arial"/>
                          <w:color w:val="000000"/>
                          <w:sz w:val="18"/>
                        </w:rPr>
                      </w:pPr>
                      <w:r w:rsidRPr="0022045C">
                        <w:rPr>
                          <w:rFonts w:cs="Arial"/>
                          <w:color w:val="000000"/>
                          <w:sz w:val="18"/>
                        </w:rPr>
                        <w:t>Erläuterungsbericht nach technischen, wirtschaftlichen und sicherheitsrelevanten Gesichtspunkten (in Abstimmung mit der für den Bahnbetrieb zuständigen Stelle - BzS -).</w:t>
                      </w:r>
                    </w:p>
                    <w:p w:rsidRPr="0022045C" w:rsidR="006F7890" w:rsidP="00137D01" w:rsidRDefault="006F7890" w14:paraId="21A6393E" w14:textId="77777777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1140"/>
                        </w:tabs>
                        <w:spacing w:after="60"/>
                        <w:ind w:left="284" w:hanging="284"/>
                        <w:jc w:val="both"/>
                        <w:rPr>
                          <w:rFonts w:cs="Arial"/>
                          <w:color w:val="000000"/>
                          <w:sz w:val="18"/>
                        </w:rPr>
                      </w:pPr>
                      <w:r w:rsidRPr="0022045C">
                        <w:rPr>
                          <w:rFonts w:cs="Arial"/>
                          <w:color w:val="000000"/>
                          <w:sz w:val="18"/>
                        </w:rPr>
                        <w:t>Bauzeitenplan -Fristen und Termine-.</w:t>
                      </w:r>
                    </w:p>
                    <w:p w:rsidRPr="0022045C" w:rsidR="006F7890" w:rsidP="00137D01" w:rsidRDefault="006F7890" w14:paraId="00EEC8CF" w14:textId="77777777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1140"/>
                        </w:tabs>
                        <w:spacing w:after="60"/>
                        <w:ind w:left="284" w:hanging="284"/>
                        <w:jc w:val="both"/>
                        <w:rPr>
                          <w:rFonts w:cs="Arial"/>
                          <w:color w:val="000000"/>
                          <w:sz w:val="18"/>
                        </w:rPr>
                      </w:pPr>
                      <w:r w:rsidRPr="0022045C">
                        <w:rPr>
                          <w:rFonts w:cs="Arial"/>
                          <w:color w:val="000000"/>
                          <w:sz w:val="18"/>
                        </w:rPr>
                        <w:t>Leistungsverzeich</w:t>
                      </w:r>
                      <w:r w:rsidR="00CB24CD">
                        <w:rPr>
                          <w:rFonts w:cs="Arial"/>
                          <w:color w:val="000000"/>
                          <w:sz w:val="18"/>
                        </w:rPr>
                        <w:t xml:space="preserve">nis – LV - </w:t>
                      </w:r>
                    </w:p>
                    <w:p w:rsidR="006F7890" w:rsidP="00137D01" w:rsidRDefault="006F7890" w14:paraId="639A5309" w14:textId="77777777"/>
                  </w:txbxContent>
                </v:textbox>
                <w10:wrap type="square" anchory="page"/>
                <w10:anchorlock/>
              </v:shape>
            </w:pict>
          </mc:Fallback>
        </mc:AlternateContent>
      </w:r>
    </w:p>
    <w:sectPr w:rsidRPr="00837097" w:rsidR="0094097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B9E4" w14:textId="77777777" w:rsidR="009A4D90" w:rsidRDefault="009A4D90">
      <w:r>
        <w:separator/>
      </w:r>
    </w:p>
  </w:endnote>
  <w:endnote w:type="continuationSeparator" w:id="0">
    <w:p w14:paraId="6D226520" w14:textId="77777777" w:rsidR="009A4D90" w:rsidRDefault="009A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7890" w:rsidRDefault="006F7890" w14:paraId="1CC29E6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6F7890" w14:paraId="222218CE" w14:textId="77777777">
      <w:tc>
        <w:tcPr>
          <w:tcW w:w="1701" w:type="dxa"/>
        </w:tcPr>
        <w:p w:rsidR="006F7890" w:rsidRDefault="006F7890" w14:paraId="5E877AC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6F7890" w:rsidRDefault="006F7890" w14:paraId="0E7D63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6F7890" w:rsidRDefault="006F7890" w14:paraId="7B69BA6E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6F7890" w:rsidRDefault="006F7890" w14:paraId="111E60A5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37097" w:rsidR="00CA3424" w:rsidP="006D0B29" w:rsidRDefault="005F32A4" w14:paraId="0321391C" w14:textId="77777777">
    <w:pPr>
      <w:pStyle w:val="Fuzeile"/>
      <w:pBdr>
        <w:top w:val="single" w:color="auto" w:sz="8" w:space="1"/>
      </w:pBdr>
      <w:tabs>
        <w:tab w:val="clear" w:pos="4536"/>
        <w:tab w:val="clear" w:pos="9072"/>
        <w:tab w:val="left" w:pos="1418"/>
        <w:tab w:val="left" w:pos="4820"/>
        <w:tab w:val="right" w:pos="10206"/>
      </w:tabs>
      <w:spacing w:after="120"/>
      <w:rPr>
        <w:rStyle w:val="Seitenzahl"/>
        <w:rFonts w:ascii="DB Neo Office" w:hAnsi="DB Neo Office"/>
        <w:szCs w:val="22"/>
      </w:rPr>
    </w:pPr>
    <w:r w:rsidRPr="00837097">
      <w:rPr>
        <w:rFonts w:ascii="DB Neo Office" w:hAnsi="DB Neo Office"/>
        <w:b/>
        <w:szCs w:val="22"/>
      </w:rPr>
      <w:t>2</w:t>
    </w:r>
    <w:r w:rsidRPr="00837097" w:rsidR="00845AF1">
      <w:rPr>
        <w:rFonts w:ascii="DB Neo Office" w:hAnsi="DB Neo Office"/>
        <w:b/>
        <w:szCs w:val="22"/>
      </w:rPr>
      <w:t>08</w:t>
    </w:r>
    <w:r w:rsidRPr="00837097">
      <w:rPr>
        <w:rFonts w:ascii="DB Neo Office" w:hAnsi="DB Neo Office"/>
        <w:b/>
        <w:szCs w:val="22"/>
      </w:rPr>
      <w:t>.</w:t>
    </w:r>
    <w:r w:rsidRPr="00837097" w:rsidR="00A95A87">
      <w:rPr>
        <w:rFonts w:ascii="DB Neo Office" w:hAnsi="DB Neo Office"/>
        <w:b/>
        <w:szCs w:val="22"/>
      </w:rPr>
      <w:t>12</w:t>
    </w:r>
    <w:r w:rsidRPr="00837097" w:rsidR="006D0B29">
      <w:rPr>
        <w:rFonts w:ascii="DB Neo Office" w:hAnsi="DB Neo Office"/>
        <w:b/>
        <w:szCs w:val="22"/>
      </w:rPr>
      <w:t>1</w:t>
    </w:r>
    <w:r w:rsidRPr="00837097" w:rsidR="00845AF1">
      <w:rPr>
        <w:rFonts w:ascii="DB Neo Office" w:hAnsi="DB Neo Office"/>
        <w:b/>
        <w:szCs w:val="22"/>
      </w:rPr>
      <w:t>4</w:t>
    </w:r>
    <w:r w:rsidRPr="00837097">
      <w:rPr>
        <w:rFonts w:ascii="DB Neo Office" w:hAnsi="DB Neo Office"/>
        <w:b/>
        <w:szCs w:val="22"/>
      </w:rPr>
      <w:t>V25</w:t>
    </w:r>
    <w:r w:rsidRPr="00837097" w:rsidR="00CA3424">
      <w:rPr>
        <w:rFonts w:ascii="DB Neo Office" w:hAnsi="DB Neo Office"/>
        <w:szCs w:val="22"/>
      </w:rPr>
      <w:tab/>
    </w:r>
    <w:r w:rsidRPr="00837097">
      <w:rPr>
        <w:rFonts w:ascii="DB Neo Office" w:hAnsi="DB Neo Office"/>
        <w:szCs w:val="22"/>
      </w:rPr>
      <w:t>Nebenangebot/Änderungsvorschlag</w:t>
    </w:r>
    <w:r w:rsidRPr="00837097" w:rsidR="00CA3424">
      <w:rPr>
        <w:rFonts w:ascii="DB Neo Office" w:hAnsi="DB Neo Office"/>
        <w:szCs w:val="22"/>
      </w:rPr>
      <w:tab/>
      <w:t xml:space="preserve">Seite </w:t>
    </w:r>
    <w:r w:rsidRPr="00837097" w:rsidR="00CA3424">
      <w:rPr>
        <w:rStyle w:val="Seitenzahl"/>
        <w:rFonts w:ascii="DB Neo Office" w:hAnsi="DB Neo Office"/>
        <w:szCs w:val="22"/>
      </w:rPr>
      <w:fldChar w:fldCharType="begin"/>
    </w:r>
    <w:r w:rsidRPr="00837097" w:rsidR="00CA3424">
      <w:rPr>
        <w:rStyle w:val="Seitenzahl"/>
        <w:rFonts w:ascii="DB Neo Office" w:hAnsi="DB Neo Office"/>
        <w:szCs w:val="22"/>
      </w:rPr>
      <w:instrText xml:space="preserve"> PAGE </w:instrText>
    </w:r>
    <w:r w:rsidRPr="00837097" w:rsidR="00CA3424">
      <w:rPr>
        <w:rStyle w:val="Seitenzahl"/>
        <w:rFonts w:ascii="DB Neo Office" w:hAnsi="DB Neo Office"/>
        <w:szCs w:val="22"/>
      </w:rPr>
      <w:fldChar w:fldCharType="separate"/>
    </w:r>
    <w:r w:rsidRPr="00837097" w:rsidR="00BF3AE1">
      <w:rPr>
        <w:rStyle w:val="Seitenzahl"/>
        <w:rFonts w:ascii="DB Neo Office" w:hAnsi="DB Neo Office"/>
        <w:noProof/>
        <w:szCs w:val="22"/>
      </w:rPr>
      <w:t>1</w:t>
    </w:r>
    <w:r w:rsidRPr="00837097" w:rsidR="00CA3424">
      <w:rPr>
        <w:rStyle w:val="Seitenzahl"/>
        <w:rFonts w:ascii="DB Neo Office" w:hAnsi="DB Neo Office"/>
        <w:szCs w:val="22"/>
      </w:rPr>
      <w:fldChar w:fldCharType="end"/>
    </w:r>
  </w:p>
  <w:p w:rsidRPr="00837097" w:rsidR="00CA3424" w:rsidP="006D0B29" w:rsidRDefault="005F32A4" w14:paraId="2C988B97" w14:textId="58841E17">
    <w:pPr>
      <w:pStyle w:val="Fuzeile"/>
      <w:pBdr>
        <w:top w:val="single" w:color="auto" w:sz="8" w:space="1"/>
      </w:pBdr>
      <w:tabs>
        <w:tab w:val="clear" w:pos="4536"/>
        <w:tab w:val="clear" w:pos="9072"/>
        <w:tab w:val="left" w:pos="1418"/>
        <w:tab w:val="center" w:pos="4820"/>
        <w:tab w:val="right" w:pos="10206"/>
      </w:tabs>
      <w:rPr>
        <w:rFonts w:ascii="DB Neo Office" w:hAnsi="DB Neo Office"/>
        <w:sz w:val="16"/>
        <w:szCs w:val="16"/>
      </w:rPr>
    </w:pPr>
    <w:r w:rsidRPr="00837097">
      <w:rPr>
        <w:rStyle w:val="Seitenzahl"/>
        <w:rFonts w:ascii="DB Neo Office" w:hAnsi="DB Neo Office"/>
        <w:sz w:val="16"/>
      </w:rPr>
      <w:tab/>
    </w:r>
    <w:r w:rsidRPr="00837097" w:rsidR="00837097">
      <w:rPr>
        <w:rFonts w:ascii="DB Neo Office" w:hAnsi="DB Neo Office"/>
        <w:sz w:val="16"/>
        <w:szCs w:val="16"/>
      </w:rPr>
      <w:t>Fachautor: Roswitha Ott-Urban | FE.EI 5 | Tel.: 0721 9386275</w:t>
    </w:r>
    <w:r w:rsidRPr="00837097" w:rsidR="00845AF1">
      <w:rPr>
        <w:rStyle w:val="Seitenzahl"/>
        <w:rFonts w:ascii="DB Neo Office" w:hAnsi="DB Neo Office"/>
        <w:sz w:val="16"/>
      </w:rPr>
      <w:tab/>
    </w:r>
    <w:proofErr w:type="gramStart"/>
    <w:r w:rsidRPr="00837097">
      <w:rPr>
        <w:rFonts w:ascii="DB Neo Office" w:hAnsi="DB Neo Office"/>
        <w:sz w:val="16"/>
        <w:szCs w:val="16"/>
      </w:rPr>
      <w:t>Gültig</w:t>
    </w:r>
    <w:proofErr w:type="gramEnd"/>
    <w:r w:rsidRPr="00837097">
      <w:rPr>
        <w:rFonts w:ascii="DB Neo Office" w:hAnsi="DB Neo Office"/>
        <w:sz w:val="16"/>
        <w:szCs w:val="16"/>
      </w:rPr>
      <w:t xml:space="preserve"> ab: </w:t>
    </w:r>
    <w:r w:rsidRPr="00837097" w:rsidR="00A95A87">
      <w:rPr>
        <w:rFonts w:ascii="DB Neo Office" w:hAnsi="DB Neo Office"/>
        <w:sz w:val="16"/>
        <w:szCs w:val="16"/>
      </w:rPr>
      <w:t>01.01.2017</w:t>
    </w:r>
  </w:p>
  <w:p w:rsidRPr="00837097" w:rsidR="006D0B29" w:rsidP="006D0B29" w:rsidRDefault="006D0B29" w14:paraId="732FDDF8" w14:textId="77777777">
    <w:pPr>
      <w:pStyle w:val="Fuzeile"/>
      <w:pBdr>
        <w:top w:val="single" w:color="auto" w:sz="8" w:space="1"/>
      </w:pBdr>
      <w:tabs>
        <w:tab w:val="clear" w:pos="4536"/>
        <w:tab w:val="clear" w:pos="9072"/>
        <w:tab w:val="center" w:pos="5103"/>
        <w:tab w:val="right" w:pos="10206"/>
      </w:tabs>
      <w:rPr>
        <w:rFonts w:ascii="DB Neo Office" w:hAnsi="DB Neo Office"/>
        <w:sz w:val="16"/>
        <w:szCs w:val="16"/>
      </w:rPr>
    </w:pPr>
    <w:r w:rsidRPr="00837097">
      <w:rPr>
        <w:rFonts w:ascii="DB Neo Office" w:hAnsi="DB Neo Office"/>
        <w:sz w:val="16"/>
        <w:szCs w:val="16"/>
      </w:rPr>
      <w:tab/>
    </w:r>
    <w:bookmarkStart w:name="VV_VORGANGSNUMMER" w:id="6"/>
    <w:r>
      <w:rPr>
        <w:rFonts w:ascii="DB Neo Office" w:hAnsi="DB Neo Office"/>
        <w:sz w:val="16"/>
        <w:szCs w:val="16"/>
      </w:rPr>
      <w:t>25FEI83421</w:t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7A31" w14:textId="77777777" w:rsidR="009A4D90" w:rsidRDefault="009A4D90">
      <w:r>
        <w:separator/>
      </w:r>
    </w:p>
  </w:footnote>
  <w:footnote w:type="continuationSeparator" w:id="0">
    <w:p w14:paraId="19537076" w14:textId="77777777" w:rsidR="009A4D90" w:rsidRDefault="009A4D90">
      <w:r>
        <w:continuationSeparator/>
      </w:r>
    </w:p>
  </w:footnote>
  <w:footnote w:id="1">
    <w:p w14:paraId="310E1D5C" w14:textId="77777777" w:rsidR="006F7890" w:rsidRPr="00837097" w:rsidRDefault="006F7890" w:rsidP="001B7D47">
      <w:pPr>
        <w:pStyle w:val="Funotentext"/>
        <w:tabs>
          <w:tab w:val="left" w:pos="284"/>
        </w:tabs>
        <w:rPr>
          <w:rFonts w:ascii="DB Neo Office" w:hAnsi="DB Neo Office"/>
          <w:sz w:val="16"/>
        </w:rPr>
      </w:pPr>
      <w:r w:rsidRPr="00837097">
        <w:rPr>
          <w:rStyle w:val="Funotenzeichen"/>
          <w:rFonts w:ascii="DB Neo Office" w:hAnsi="DB Neo Office"/>
        </w:rPr>
        <w:footnoteRef/>
      </w:r>
      <w:r w:rsidRPr="00837097">
        <w:rPr>
          <w:rFonts w:ascii="DB Neo Office" w:hAnsi="DB Neo Office"/>
          <w:sz w:val="16"/>
        </w:rPr>
        <w:t>)</w:t>
      </w:r>
      <w:r w:rsidRPr="00837097">
        <w:rPr>
          <w:rFonts w:ascii="DB Neo Office" w:hAnsi="DB Neo Office"/>
          <w:sz w:val="16"/>
        </w:rPr>
        <w:tab/>
        <w:t>Vom</w:t>
      </w:r>
      <w:r w:rsidR="003A0C19" w:rsidRPr="00837097">
        <w:rPr>
          <w:rFonts w:ascii="DB Neo Office" w:hAnsi="DB Neo Office"/>
          <w:sz w:val="16"/>
        </w:rPr>
        <w:t xml:space="preserve"> Bieter zu ergänzen (immer mit </w:t>
      </w:r>
      <w:r w:rsidR="00AC75ED" w:rsidRPr="00837097">
        <w:rPr>
          <w:rFonts w:ascii="DB Neo Office" w:hAnsi="DB Neo Office"/>
          <w:sz w:val="16"/>
        </w:rPr>
        <w:t>5</w:t>
      </w:r>
      <w:r w:rsidRPr="00837097">
        <w:rPr>
          <w:rFonts w:ascii="DB Neo Office" w:hAnsi="DB Neo Office"/>
          <w:sz w:val="16"/>
        </w:rPr>
        <w:t>.</w:t>
      </w:r>
      <w:r w:rsidR="003A0C19" w:rsidRPr="00837097">
        <w:rPr>
          <w:rFonts w:ascii="DB Neo Office" w:hAnsi="DB Neo Office"/>
          <w:sz w:val="16"/>
        </w:rPr>
        <w:t>x</w:t>
      </w:r>
      <w:r w:rsidRPr="00837097">
        <w:rPr>
          <w:rFonts w:ascii="DB Neo Office" w:hAnsi="DB Neo Office"/>
          <w:sz w:val="16"/>
        </w:rPr>
        <w:t xml:space="preserve"> beginnen und dann fortlaufend nummerieren)</w:t>
      </w:r>
    </w:p>
  </w:footnote>
  <w:footnote w:id="2">
    <w:p w14:paraId="058918A2" w14:textId="77777777" w:rsidR="00D41EBB" w:rsidRPr="00837097" w:rsidRDefault="006F7890" w:rsidP="001B7D47">
      <w:pPr>
        <w:pStyle w:val="Funotentext"/>
        <w:tabs>
          <w:tab w:val="left" w:pos="284"/>
        </w:tabs>
        <w:rPr>
          <w:rFonts w:ascii="DB Neo Office" w:hAnsi="DB Neo Office"/>
          <w:sz w:val="16"/>
        </w:rPr>
      </w:pPr>
      <w:r w:rsidRPr="00837097">
        <w:rPr>
          <w:rStyle w:val="Funotenzeichen"/>
          <w:rFonts w:ascii="DB Neo Office" w:hAnsi="DB Neo Office"/>
        </w:rPr>
        <w:footnoteRef/>
      </w:r>
      <w:r w:rsidRPr="00837097">
        <w:rPr>
          <w:rFonts w:ascii="DB Neo Office" w:hAnsi="DB Neo Office"/>
          <w:sz w:val="16"/>
        </w:rPr>
        <w:t xml:space="preserve">) </w:t>
      </w:r>
      <w:r w:rsidRPr="00837097">
        <w:rPr>
          <w:rFonts w:ascii="DB Neo Office" w:hAnsi="DB Neo Office"/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6F7890" w14:paraId="14C4DF38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6F7890" w:rsidRDefault="006F7890" w14:paraId="1F6DF112" w14:textId="77777777">
          <w:pPr>
            <w:suppressAutoHyphens/>
            <w:spacing w:line="360" w:lineRule="exact"/>
            <w:rPr>
              <w:b/>
            </w:rPr>
          </w:pPr>
          <w:r>
            <w:rPr>
              <w:b/>
            </w:rPr>
            <w:t>Hauptgruppe</w:t>
          </w:r>
        </w:p>
        <w:p w:rsidR="006F7890" w:rsidRDefault="006F7890" w14:paraId="57C60E4A" w14:textId="77777777">
          <w:pPr>
            <w:suppressAutoHyphens/>
            <w:spacing w:line="360" w:lineRule="exact"/>
            <w:rPr>
              <w:b/>
            </w:rPr>
          </w:pPr>
          <w:r>
            <w:rPr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6F7890" w:rsidRDefault="006F7890" w14:paraId="641F030C" w14:textId="77777777">
          <w:pPr>
            <w:suppressAutoHyphens/>
            <w:spacing w:line="360" w:lineRule="exact"/>
            <w:ind w:right="72"/>
            <w:jc w:val="right"/>
            <w:rPr>
              <w:b/>
            </w:rPr>
          </w:pPr>
          <w:r>
            <w:rPr>
              <w:b/>
            </w:rPr>
            <w:t>Untergruppe</w:t>
          </w:r>
        </w:p>
      </w:tc>
    </w:tr>
    <w:tr w:rsidR="006F7890" w14:paraId="06303BDD" w14:textId="77777777">
      <w:tc>
        <w:tcPr>
          <w:tcW w:w="6380" w:type="dxa"/>
          <w:gridSpan w:val="2"/>
        </w:tcPr>
        <w:p w:rsidR="006F7890" w:rsidRDefault="006F7890" w14:paraId="5FB4247C" w14:textId="77777777">
          <w:pPr>
            <w:spacing w:line="360" w:lineRule="exact"/>
            <w:rPr>
              <w:b/>
            </w:rPr>
          </w:pPr>
          <w:r>
            <w:rPr>
              <w:b/>
            </w:rPr>
            <w:t>Regelwerkstitel</w:t>
          </w:r>
        </w:p>
      </w:tc>
      <w:tc>
        <w:tcPr>
          <w:tcW w:w="2126" w:type="dxa"/>
        </w:tcPr>
        <w:p w:rsidR="006F7890" w:rsidRDefault="006F7890" w14:paraId="1CE88B48" w14:textId="77777777">
          <w:pPr>
            <w:spacing w:line="360" w:lineRule="exact"/>
            <w:ind w:right="72"/>
            <w:jc w:val="right"/>
            <w:rPr>
              <w:b/>
            </w:rPr>
          </w:pPr>
          <w:r>
            <w:rPr>
              <w:b/>
            </w:rPr>
            <w:t>001.0101</w:t>
          </w:r>
        </w:p>
        <w:p w:rsidR="006F7890" w:rsidRDefault="006F7890" w14:paraId="203401A8" w14:textId="77777777">
          <w:pPr>
            <w:spacing w:line="360" w:lineRule="exact"/>
            <w:ind w:right="72"/>
            <w:jc w:val="right"/>
            <w:rPr>
              <w:b/>
            </w:rPr>
          </w:pPr>
          <w:r>
            <w:rPr>
              <w:b/>
            </w:rPr>
            <w:t xml:space="preserve">Seite 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  \* MERGEFORMAT 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 xml:space="preserve"> von 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NUMPAGES  \* MERGEFORMAT </w:instrText>
          </w:r>
          <w:r>
            <w:rPr>
              <w:b/>
            </w:rPr>
            <w:fldChar w:fldCharType="separate"/>
          </w:r>
          <w:r w:rsidR="00EE6445"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</w:p>
      </w:tc>
    </w:tr>
  </w:tbl>
  <w:p w:rsidR="006F7890" w:rsidRDefault="006F7890" w14:paraId="037538BF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7890" w:rsidRDefault="006F7890" w14:paraId="26C31AAE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69F9"/>
    <w:multiLevelType w:val="multilevel"/>
    <w:tmpl w:val="202A6F08"/>
    <w:lvl w:ilvl="0">
      <w:start w:val="1"/>
      <w:numFmt w:val="decimal"/>
      <w:lvlText w:val="Tabelle%1"/>
      <w:lvlJc w:val="left"/>
      <w:pPr>
        <w:tabs>
          <w:tab w:val="num" w:pos="144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Restart w:val="0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ordinal"/>
      <w:lvlRestart w:val="0"/>
      <w:lvlText w:val="%6"/>
      <w:lvlJc w:val="left"/>
      <w:pPr>
        <w:tabs>
          <w:tab w:val="num" w:pos="1230"/>
        </w:tabs>
        <w:ind w:left="1021" w:hanging="511"/>
      </w:pPr>
    </w:lvl>
    <w:lvl w:ilvl="6">
      <w:start w:val="1"/>
      <w:numFmt w:val="ordinal"/>
      <w:lvlText w:val="%7"/>
      <w:lvlJc w:val="left"/>
      <w:pPr>
        <w:tabs>
          <w:tab w:val="num" w:pos="1741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pStyle w:val="TabellenbeschriftungBreit"/>
      <w:suff w:val="nothing"/>
      <w:lvlText w:val="Tabelle %9:  "/>
      <w:lvlJc w:val="left"/>
      <w:pPr>
        <w:ind w:left="1134" w:hanging="1134"/>
      </w:pPr>
    </w:lvl>
  </w:abstractNum>
  <w:abstractNum w:abstractNumId="1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3" w15:restartNumberingAfterBreak="0">
    <w:nsid w:val="0D813EBA"/>
    <w:multiLevelType w:val="singleLevel"/>
    <w:tmpl w:val="CEF66C00"/>
    <w:lvl w:ilvl="0">
      <w:start w:val="1"/>
      <w:numFmt w:val="bullet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4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6" w15:restartNumberingAfterBreak="0">
    <w:nsid w:val="1BD15EC8"/>
    <w:multiLevelType w:val="multilevel"/>
    <w:tmpl w:val="C68A33B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7" w15:restartNumberingAfterBreak="0">
    <w:nsid w:val="1D3C3A30"/>
    <w:multiLevelType w:val="multilevel"/>
    <w:tmpl w:val="C68A33B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8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2067117"/>
    <w:multiLevelType w:val="singleLevel"/>
    <w:tmpl w:val="C22CA8FA"/>
    <w:lvl w:ilvl="0">
      <w:start w:val="1"/>
      <w:numFmt w:val="bullet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11" w15:restartNumberingAfterBreak="0">
    <w:nsid w:val="229E4898"/>
    <w:multiLevelType w:val="singleLevel"/>
    <w:tmpl w:val="ABBAA04A"/>
    <w:lvl w:ilvl="0">
      <w:start w:val="1"/>
      <w:numFmt w:val="none"/>
      <w:pStyle w:val="UnteraufzhlungmitStrich"/>
      <w:lvlText w:val="-"/>
      <w:lvlJc w:val="left"/>
      <w:pPr>
        <w:tabs>
          <w:tab w:val="num" w:pos="2041"/>
        </w:tabs>
        <w:ind w:left="2041" w:hanging="453"/>
      </w:pPr>
    </w:lvl>
  </w:abstractNum>
  <w:abstractNum w:abstractNumId="12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13" w15:restartNumberingAfterBreak="0">
    <w:nsid w:val="23FD5476"/>
    <w:multiLevelType w:val="multilevel"/>
    <w:tmpl w:val="6A105950"/>
    <w:lvl w:ilvl="0">
      <w:start w:val="1"/>
      <w:numFmt w:val="bullet"/>
      <w:lvlText w:val="-"/>
      <w:lvlJc w:val="left"/>
      <w:pPr>
        <w:tabs>
          <w:tab w:val="num" w:pos="1644"/>
        </w:tabs>
        <w:ind w:left="1644" w:hanging="595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4" w15:restartNumberingAfterBreak="0">
    <w:nsid w:val="26E270B9"/>
    <w:multiLevelType w:val="multilevel"/>
    <w:tmpl w:val="E3D4C7D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decimal"/>
      <w:lvlRestart w:val="0"/>
      <w:pStyle w:val="Bildberschriftnorm"/>
      <w:lvlText w:val="Bild %8"/>
      <w:lvlJc w:val="left"/>
      <w:pPr>
        <w:tabs>
          <w:tab w:val="num" w:pos="1020"/>
        </w:tabs>
        <w:ind w:left="1020" w:hanging="901"/>
      </w:pPr>
    </w:lvl>
    <w:lvl w:ilvl="8">
      <w:start w:val="1"/>
      <w:numFmt w:val="decimal"/>
      <w:lvlRestart w:val="0"/>
      <w:suff w:val="nothing"/>
      <w:lvlText w:val="Tabelle %9:  "/>
      <w:lvlJc w:val="left"/>
      <w:pPr>
        <w:ind w:left="1134" w:hanging="1134"/>
      </w:pPr>
    </w:lvl>
  </w:abstractNum>
  <w:abstractNum w:abstractNumId="15" w15:restartNumberingAfterBreak="0">
    <w:nsid w:val="27701C24"/>
    <w:multiLevelType w:val="multilevel"/>
    <w:tmpl w:val="51A0BDB2"/>
    <w:lvl w:ilvl="0">
      <w:start w:val="1"/>
      <w:numFmt w:val="bullet"/>
      <w:lvlText w:val="-"/>
      <w:lvlJc w:val="left"/>
      <w:pPr>
        <w:tabs>
          <w:tab w:val="num" w:pos="1616"/>
        </w:tabs>
        <w:ind w:left="1616" w:hanging="595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16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8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9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F3107B3"/>
    <w:multiLevelType w:val="multilevel"/>
    <w:tmpl w:val="937CA882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decimal"/>
      <w:lvlRestart w:val="0"/>
      <w:lvlText w:val="Bild %8"/>
      <w:lvlJc w:val="left"/>
      <w:pPr>
        <w:tabs>
          <w:tab w:val="num" w:pos="1020"/>
        </w:tabs>
        <w:ind w:left="1020" w:hanging="901"/>
      </w:pPr>
    </w:lvl>
    <w:lvl w:ilvl="8">
      <w:start w:val="1"/>
      <w:numFmt w:val="decimal"/>
      <w:lvlRestart w:val="0"/>
      <w:pStyle w:val="Tabellenbeschriftung"/>
      <w:suff w:val="nothing"/>
      <w:lvlText w:val="Tabelle %9:  "/>
      <w:lvlJc w:val="left"/>
      <w:pPr>
        <w:ind w:left="1134" w:hanging="1134"/>
      </w:pPr>
    </w:lvl>
  </w:abstractNum>
  <w:abstractNum w:abstractNumId="21" w15:restartNumberingAfterBreak="0">
    <w:nsid w:val="3FB13527"/>
    <w:multiLevelType w:val="multilevel"/>
    <w:tmpl w:val="2048BD22"/>
    <w:lvl w:ilvl="0">
      <w:start w:val="1"/>
      <w:numFmt w:val="bullet"/>
      <w:lvlText w:val="-"/>
      <w:lvlJc w:val="left"/>
      <w:pPr>
        <w:tabs>
          <w:tab w:val="num" w:pos="1644"/>
        </w:tabs>
        <w:ind w:left="1644" w:hanging="623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2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6486B67"/>
    <w:multiLevelType w:val="singleLevel"/>
    <w:tmpl w:val="D420614E"/>
    <w:lvl w:ilvl="0">
      <w:start w:val="1"/>
      <w:numFmt w:val="decimal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24" w15:restartNumberingAfterBreak="0">
    <w:nsid w:val="4C1044A0"/>
    <w:multiLevelType w:val="multilevel"/>
    <w:tmpl w:val="C68A33BE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bsatzmitAbsatznummer"/>
      <w:lvlText w:val="(%2)"/>
      <w:lvlJc w:val="left"/>
      <w:pPr>
        <w:tabs>
          <w:tab w:val="num" w:pos="510"/>
        </w:tabs>
        <w:ind w:left="510" w:hanging="510"/>
      </w:pPr>
    </w:lvl>
    <w:lvl w:ilvl="2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pStyle w:val="UnterabsatzmitKleinbuchst"/>
      <w:lvlText w:val="%5)"/>
      <w:lvlJc w:val="left"/>
      <w:pPr>
        <w:tabs>
          <w:tab w:val="num" w:pos="1020"/>
        </w:tabs>
        <w:ind w:left="1020" w:hanging="510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5" w15:restartNumberingAfterBreak="0">
    <w:nsid w:val="50DF4444"/>
    <w:multiLevelType w:val="multilevel"/>
    <w:tmpl w:val="42286FA8"/>
    <w:lvl w:ilvl="0">
      <w:start w:val="1"/>
      <w:numFmt w:val="bullet"/>
      <w:pStyle w:val="AufzhlungmitStrich"/>
      <w:lvlText w:val="-"/>
      <w:lvlJc w:val="left"/>
      <w:pPr>
        <w:tabs>
          <w:tab w:val="num" w:pos="1588"/>
        </w:tabs>
        <w:ind w:left="1588" w:hanging="567"/>
      </w:pPr>
      <w:rPr>
        <w:rFonts w:hint="default"/>
      </w:r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decimal"/>
      <w:pStyle w:val="AufzhlungmitNummer"/>
      <w:lvlText w:val="%5."/>
      <w:lvlJc w:val="left"/>
      <w:pPr>
        <w:tabs>
          <w:tab w:val="num" w:pos="1588"/>
        </w:tabs>
        <w:ind w:left="1588" w:hanging="567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6" w15:restartNumberingAfterBreak="0">
    <w:nsid w:val="563F74C7"/>
    <w:multiLevelType w:val="multilevel"/>
    <w:tmpl w:val="10FA8F3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510"/>
      </w:pPr>
    </w:lvl>
    <w:lvl w:ilvl="4">
      <w:start w:val="1"/>
      <w:numFmt w:val="lowerLetter"/>
      <w:lvlText w:val="%5)"/>
      <w:lvlJc w:val="left"/>
      <w:pPr>
        <w:tabs>
          <w:tab w:val="num" w:pos="1020"/>
        </w:tabs>
        <w:ind w:left="1020" w:hanging="453"/>
      </w:pPr>
    </w:lvl>
    <w:lvl w:ilvl="5">
      <w:start w:val="1"/>
      <w:numFmt w:val="none"/>
      <w:lvlRestart w:val="0"/>
      <w:lvlText w:val="%6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%7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abstractNum w:abstractNumId="27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F6A2785"/>
    <w:multiLevelType w:val="multilevel"/>
    <w:tmpl w:val="63C050E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decimal"/>
      <w:lvlText w:val="%6"/>
      <w:lvlJc w:val="left"/>
      <w:pPr>
        <w:tabs>
          <w:tab w:val="num" w:pos="1588"/>
        </w:tabs>
        <w:ind w:left="1588" w:hanging="567"/>
      </w:p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suff w:val="nothing"/>
      <w:lvlText w:val="Tabelle %9:  "/>
      <w:lvlJc w:val="left"/>
      <w:pPr>
        <w:ind w:left="1134" w:hanging="1134"/>
      </w:pPr>
    </w:lvl>
  </w:abstractNum>
  <w:abstractNum w:abstractNumId="29" w15:restartNumberingAfterBreak="0">
    <w:nsid w:val="77BD4FF7"/>
    <w:multiLevelType w:val="multilevel"/>
    <w:tmpl w:val="17C2DC24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lowerLetter"/>
      <w:lvlText w:val="%4)"/>
      <w:lvlJc w:val="left"/>
      <w:pPr>
        <w:tabs>
          <w:tab w:val="num" w:pos="1020"/>
        </w:tabs>
        <w:ind w:left="1020" w:hanging="510"/>
      </w:pPr>
    </w:lvl>
    <w:lvl w:ilvl="4">
      <w:start w:val="1"/>
      <w:numFmt w:val="none"/>
      <w:lvlText w:val="-"/>
      <w:lvlJc w:val="left"/>
      <w:pPr>
        <w:tabs>
          <w:tab w:val="num" w:pos="1020"/>
        </w:tabs>
        <w:ind w:left="1020" w:hanging="453"/>
      </w:p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decimal"/>
      <w:lvlRestart w:val="0"/>
      <w:pStyle w:val="Bildberschriftschmal"/>
      <w:lvlText w:val="Bild %8"/>
      <w:lvlJc w:val="left"/>
      <w:pPr>
        <w:tabs>
          <w:tab w:val="num" w:pos="1020"/>
        </w:tabs>
        <w:ind w:left="1020" w:hanging="901"/>
      </w:pPr>
    </w:lvl>
    <w:lvl w:ilvl="8">
      <w:start w:val="1"/>
      <w:numFmt w:val="decimal"/>
      <w:lvlRestart w:val="0"/>
      <w:suff w:val="nothing"/>
      <w:lvlText w:val="Tabelle %9:  "/>
      <w:lvlJc w:val="left"/>
      <w:pPr>
        <w:ind w:left="1134" w:hanging="1134"/>
      </w:pPr>
    </w:lvl>
  </w:abstractNum>
  <w:abstractNum w:abstractNumId="30" w15:restartNumberingAfterBreak="0">
    <w:nsid w:val="79C4190A"/>
    <w:multiLevelType w:val="hybridMultilevel"/>
    <w:tmpl w:val="6FA231CA"/>
    <w:lvl w:ilvl="0" w:tplc="04070017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1" w15:restartNumberingAfterBreak="0">
    <w:nsid w:val="7EB964FC"/>
    <w:multiLevelType w:val="singleLevel"/>
    <w:tmpl w:val="B0D6B8B2"/>
    <w:lvl w:ilvl="0">
      <w:start w:val="1"/>
      <w:numFmt w:val="none"/>
      <w:pStyle w:val="EinrckungmitStrich"/>
      <w:lvlText w:val="-"/>
      <w:lvlJc w:val="left"/>
      <w:pPr>
        <w:tabs>
          <w:tab w:val="num" w:pos="1021"/>
        </w:tabs>
        <w:ind w:left="1021" w:hanging="454"/>
      </w:pPr>
    </w:lvl>
  </w:abstractNum>
  <w:abstractNum w:abstractNumId="32" w15:restartNumberingAfterBreak="0">
    <w:nsid w:val="7F9B4444"/>
    <w:multiLevelType w:val="multilevel"/>
    <w:tmpl w:val="8746083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2083287110">
    <w:abstractNumId w:val="1"/>
  </w:num>
  <w:num w:numId="2" w16cid:durableId="1172374408">
    <w:abstractNumId w:val="2"/>
  </w:num>
  <w:num w:numId="3" w16cid:durableId="970676471">
    <w:abstractNumId w:val="19"/>
  </w:num>
  <w:num w:numId="4" w16cid:durableId="1925217742">
    <w:abstractNumId w:val="9"/>
  </w:num>
  <w:num w:numId="5" w16cid:durableId="997730621">
    <w:abstractNumId w:val="16"/>
  </w:num>
  <w:num w:numId="6" w16cid:durableId="1946376050">
    <w:abstractNumId w:val="22"/>
  </w:num>
  <w:num w:numId="7" w16cid:durableId="515728946">
    <w:abstractNumId w:val="4"/>
  </w:num>
  <w:num w:numId="8" w16cid:durableId="1526940433">
    <w:abstractNumId w:val="27"/>
  </w:num>
  <w:num w:numId="9" w16cid:durableId="680083136">
    <w:abstractNumId w:val="32"/>
  </w:num>
  <w:num w:numId="10" w16cid:durableId="1778136387">
    <w:abstractNumId w:val="5"/>
  </w:num>
  <w:num w:numId="11" w16cid:durableId="75638176">
    <w:abstractNumId w:val="17"/>
  </w:num>
  <w:num w:numId="12" w16cid:durableId="802115929">
    <w:abstractNumId w:val="12"/>
  </w:num>
  <w:num w:numId="13" w16cid:durableId="1583446302">
    <w:abstractNumId w:val="10"/>
  </w:num>
  <w:num w:numId="14" w16cid:durableId="515004236">
    <w:abstractNumId w:val="23"/>
  </w:num>
  <w:num w:numId="15" w16cid:durableId="692341863">
    <w:abstractNumId w:val="3"/>
  </w:num>
  <w:num w:numId="16" w16cid:durableId="1677147532">
    <w:abstractNumId w:val="18"/>
  </w:num>
  <w:num w:numId="17" w16cid:durableId="784352968">
    <w:abstractNumId w:val="8"/>
  </w:num>
  <w:num w:numId="18" w16cid:durableId="1516990988">
    <w:abstractNumId w:val="30"/>
  </w:num>
  <w:num w:numId="19" w16cid:durableId="167718763">
    <w:abstractNumId w:val="14"/>
  </w:num>
  <w:num w:numId="20" w16cid:durableId="1138260950">
    <w:abstractNumId w:val="29"/>
  </w:num>
  <w:num w:numId="21" w16cid:durableId="745495031">
    <w:abstractNumId w:val="28"/>
  </w:num>
  <w:num w:numId="22" w16cid:durableId="1394114472">
    <w:abstractNumId w:val="26"/>
  </w:num>
  <w:num w:numId="23" w16cid:durableId="1496457446">
    <w:abstractNumId w:val="20"/>
  </w:num>
  <w:num w:numId="24" w16cid:durableId="1701052790">
    <w:abstractNumId w:val="0"/>
  </w:num>
  <w:num w:numId="25" w16cid:durableId="1227254419">
    <w:abstractNumId w:val="31"/>
  </w:num>
  <w:num w:numId="26" w16cid:durableId="545141988">
    <w:abstractNumId w:val="25"/>
  </w:num>
  <w:num w:numId="27" w16cid:durableId="1453859293">
    <w:abstractNumId w:val="11"/>
  </w:num>
  <w:num w:numId="28" w16cid:durableId="1441215829">
    <w:abstractNumId w:val="24"/>
  </w:num>
  <w:num w:numId="29" w16cid:durableId="1216428372">
    <w:abstractNumId w:val="7"/>
  </w:num>
  <w:num w:numId="30" w16cid:durableId="1344166315">
    <w:abstractNumId w:val="6"/>
  </w:num>
  <w:num w:numId="31" w16cid:durableId="1518345626">
    <w:abstractNumId w:val="21"/>
  </w:num>
  <w:num w:numId="32" w16cid:durableId="1131630802">
    <w:abstractNumId w:val="13"/>
  </w:num>
  <w:num w:numId="33" w16cid:durableId="6178808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otVersion" w:val="3.0.7"/>
    <w:docVar w:name="ModGrpVersion" w:val="105"/>
    <w:docVar w:name="neu" w:val="ja"/>
  </w:docVars>
  <w:rsids>
    <w:rsidRoot w:val="00844A1E"/>
    <w:rsid w:val="00015BDF"/>
    <w:rsid w:val="000E1974"/>
    <w:rsid w:val="0011158E"/>
    <w:rsid w:val="00137D01"/>
    <w:rsid w:val="00153802"/>
    <w:rsid w:val="00170711"/>
    <w:rsid w:val="00174F6E"/>
    <w:rsid w:val="001B7D47"/>
    <w:rsid w:val="00235299"/>
    <w:rsid w:val="002D689F"/>
    <w:rsid w:val="00325EB7"/>
    <w:rsid w:val="00354398"/>
    <w:rsid w:val="003A0C19"/>
    <w:rsid w:val="003C6A4E"/>
    <w:rsid w:val="003E321A"/>
    <w:rsid w:val="003E32DE"/>
    <w:rsid w:val="003E49E1"/>
    <w:rsid w:val="003F1D95"/>
    <w:rsid w:val="003F429E"/>
    <w:rsid w:val="003F6CFE"/>
    <w:rsid w:val="00423FC9"/>
    <w:rsid w:val="00434DB4"/>
    <w:rsid w:val="004D0EF4"/>
    <w:rsid w:val="0050060A"/>
    <w:rsid w:val="005130D1"/>
    <w:rsid w:val="00523047"/>
    <w:rsid w:val="00523892"/>
    <w:rsid w:val="00540EF4"/>
    <w:rsid w:val="005511A1"/>
    <w:rsid w:val="0056480A"/>
    <w:rsid w:val="0057085C"/>
    <w:rsid w:val="00572960"/>
    <w:rsid w:val="005B0D89"/>
    <w:rsid w:val="005C5CD0"/>
    <w:rsid w:val="005D6688"/>
    <w:rsid w:val="005E4521"/>
    <w:rsid w:val="005F32A4"/>
    <w:rsid w:val="006A2E56"/>
    <w:rsid w:val="006A5695"/>
    <w:rsid w:val="006D0B29"/>
    <w:rsid w:val="006F7890"/>
    <w:rsid w:val="00837097"/>
    <w:rsid w:val="00844A1E"/>
    <w:rsid w:val="00845AF1"/>
    <w:rsid w:val="00850A9E"/>
    <w:rsid w:val="008D0870"/>
    <w:rsid w:val="008D7F65"/>
    <w:rsid w:val="008E370E"/>
    <w:rsid w:val="00940979"/>
    <w:rsid w:val="009A4D90"/>
    <w:rsid w:val="009E01E9"/>
    <w:rsid w:val="00A95A87"/>
    <w:rsid w:val="00A9736B"/>
    <w:rsid w:val="00AC3E69"/>
    <w:rsid w:val="00AC75ED"/>
    <w:rsid w:val="00B05DD2"/>
    <w:rsid w:val="00B46EA2"/>
    <w:rsid w:val="00B47220"/>
    <w:rsid w:val="00B50132"/>
    <w:rsid w:val="00B53180"/>
    <w:rsid w:val="00B71450"/>
    <w:rsid w:val="00BD2429"/>
    <w:rsid w:val="00BF3AE1"/>
    <w:rsid w:val="00C44421"/>
    <w:rsid w:val="00CA3424"/>
    <w:rsid w:val="00CB24CD"/>
    <w:rsid w:val="00D41EBB"/>
    <w:rsid w:val="00D46C57"/>
    <w:rsid w:val="00E02028"/>
    <w:rsid w:val="00E154AD"/>
    <w:rsid w:val="00E23625"/>
    <w:rsid w:val="00E65335"/>
    <w:rsid w:val="00EB55FC"/>
    <w:rsid w:val="00EB5FEB"/>
    <w:rsid w:val="00EB7625"/>
    <w:rsid w:val="00ED2A76"/>
    <w:rsid w:val="00EE6445"/>
    <w:rsid w:val="00F71903"/>
    <w:rsid w:val="00FA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3DA308E"/>
  <w15:docId w15:val="{203DF911-35A8-415C-9497-B7546B63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130D1"/>
    <w:rPr>
      <w:rFonts w:ascii="DB Office" w:hAnsi="DB Office"/>
      <w:sz w:val="22"/>
    </w:rPr>
  </w:style>
  <w:style w:type="paragraph" w:styleId="berschrift1">
    <w:name w:val="heading 1"/>
    <w:basedOn w:val="Standard"/>
    <w:next w:val="Standard"/>
    <w:qFormat/>
    <w:rsid w:val="005130D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rsid w:val="005130D1"/>
    <w:pPr>
      <w:numPr>
        <w:ilvl w:val="5"/>
        <w:numId w:val="20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rsid w:val="005130D1"/>
    <w:pPr>
      <w:numPr>
        <w:ilvl w:val="6"/>
        <w:numId w:val="2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rsid w:val="005130D1"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130D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5130D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sid w:val="005130D1"/>
    <w:rPr>
      <w:rFonts w:ascii="DB Office" w:hAnsi="DB Office"/>
      <w:vertAlign w:val="superscript"/>
    </w:rPr>
  </w:style>
  <w:style w:type="paragraph" w:styleId="Funotentext">
    <w:name w:val="footnote text"/>
    <w:basedOn w:val="Standard"/>
    <w:semiHidden/>
    <w:rsid w:val="005130D1"/>
    <w:rPr>
      <w:sz w:val="20"/>
    </w:rPr>
  </w:style>
  <w:style w:type="paragraph" w:styleId="Dokumentstruktur">
    <w:name w:val="Document Map"/>
    <w:basedOn w:val="Standard"/>
    <w:semiHidden/>
    <w:rsid w:val="005130D1"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rsid w:val="005130D1"/>
    <w:pPr>
      <w:framePr w:w="567" w:h="397" w:hRule="exact" w:hSpace="142" w:wrap="around" w:vAnchor="page" w:hAnchor="page" w:x="10286" w:y="863"/>
    </w:pPr>
    <w:rPr>
      <w:rFonts w:ascii="Times New Roman" w:hAnsi="Times New Roman"/>
    </w:rPr>
  </w:style>
  <w:style w:type="paragraph" w:customStyle="1" w:styleId="FuzeileRechts">
    <w:name w:val="FußzeileRechts"/>
    <w:basedOn w:val="Fuzeile"/>
    <w:rsid w:val="005130D1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</w:style>
  <w:style w:type="paragraph" w:customStyle="1" w:styleId="KopfzeileRechts">
    <w:name w:val="KopfzeileRechts"/>
    <w:basedOn w:val="Kopfzeile"/>
    <w:rsid w:val="005130D1"/>
    <w:pPr>
      <w:spacing w:before="120" w:after="120"/>
      <w:ind w:right="-1985"/>
    </w:pPr>
    <w:rPr>
      <w:b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Abschnittsberschrift"/>
    <w:next w:val="Randvermerk"/>
    <w:rsid w:val="005130D1"/>
    <w:pPr>
      <w:numPr>
        <w:numId w:val="0"/>
      </w:numPr>
      <w:spacing w:after="240"/>
      <w:ind w:left="510"/>
      <w:outlineLvl w:val="9"/>
    </w:pPr>
    <w:rPr>
      <w:sz w:val="24"/>
    </w:rPr>
  </w:style>
  <w:style w:type="paragraph" w:customStyle="1" w:styleId="FuzeileLinks">
    <w:name w:val="FußzeileLinks"/>
    <w:basedOn w:val="Fuzeile"/>
    <w:rsid w:val="005130D1"/>
    <w:pPr>
      <w:tabs>
        <w:tab w:val="clear" w:pos="4536"/>
        <w:tab w:val="clear" w:pos="9072"/>
        <w:tab w:val="left" w:pos="851"/>
        <w:tab w:val="right" w:pos="6237"/>
      </w:tabs>
      <w:ind w:left="-2155"/>
    </w:pPr>
  </w:style>
  <w:style w:type="paragraph" w:customStyle="1" w:styleId="KopfzeileNummern">
    <w:name w:val="KopfzeileNummern"/>
    <w:basedOn w:val="KopfzeileRechts"/>
    <w:rsid w:val="005130D1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rsid w:val="005130D1"/>
    <w:pPr>
      <w:widowControl w:val="0"/>
      <w:numPr>
        <w:ilvl w:val="3"/>
        <w:numId w:val="28"/>
      </w:numPr>
      <w:spacing w:after="120"/>
      <w:jc w:val="both"/>
      <w:outlineLvl w:val="3"/>
    </w:pPr>
    <w:rPr>
      <w:rFonts w:ascii="DB Office" w:hAnsi="DB Office"/>
      <w:noProof/>
      <w:sz w:val="22"/>
    </w:rPr>
  </w:style>
  <w:style w:type="paragraph" w:customStyle="1" w:styleId="Abschnittsberschrift">
    <w:name w:val="Abschnittsüberschrift"/>
    <w:basedOn w:val="berschrift1"/>
    <w:next w:val="Randvermerk"/>
    <w:rsid w:val="005130D1"/>
    <w:pPr>
      <w:keepNext w:val="0"/>
      <w:numPr>
        <w:numId w:val="28"/>
      </w:numPr>
      <w:spacing w:after="120"/>
    </w:pPr>
    <w:rPr>
      <w:rFonts w:ascii="DB Office" w:hAnsi="DB Office"/>
    </w:rPr>
  </w:style>
  <w:style w:type="paragraph" w:customStyle="1" w:styleId="AbsatzmitAbsatznummer">
    <w:name w:val="Absatz mit Absatznummer"/>
    <w:basedOn w:val="Standard"/>
    <w:next w:val="Randvermerk"/>
    <w:rsid w:val="005130D1"/>
    <w:pPr>
      <w:numPr>
        <w:ilvl w:val="1"/>
        <w:numId w:val="28"/>
      </w:numPr>
      <w:spacing w:after="120"/>
      <w:jc w:val="both"/>
      <w:outlineLvl w:val="1"/>
    </w:pPr>
  </w:style>
  <w:style w:type="paragraph" w:customStyle="1" w:styleId="Absatzeingerckt">
    <w:name w:val="Absatz eingerückt"/>
    <w:rsid w:val="005130D1"/>
    <w:pPr>
      <w:spacing w:after="120"/>
      <w:ind w:left="510"/>
      <w:jc w:val="both"/>
    </w:pPr>
    <w:rPr>
      <w:rFonts w:ascii="DB Office" w:hAnsi="DB Office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rsid w:val="005130D1"/>
    <w:pPr>
      <w:spacing w:after="120"/>
      <w:ind w:left="1021"/>
      <w:jc w:val="both"/>
    </w:pPr>
    <w:rPr>
      <w:rFonts w:ascii="DB Office" w:hAnsi="DB Office"/>
      <w:sz w:val="22"/>
    </w:rPr>
  </w:style>
  <w:style w:type="paragraph" w:customStyle="1" w:styleId="EinrckungmitStrich">
    <w:name w:val="Einrückung mit Strich"/>
    <w:rsid w:val="005130D1"/>
    <w:pPr>
      <w:numPr>
        <w:numId w:val="25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AufzhlungmitNummer">
    <w:name w:val="Aufzählung mit Nummer"/>
    <w:rsid w:val="005130D1"/>
    <w:pPr>
      <w:numPr>
        <w:ilvl w:val="4"/>
        <w:numId w:val="26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Aufzhlungeingerckt">
    <w:name w:val="Aufzählung eingerückt"/>
    <w:rsid w:val="005130D1"/>
    <w:pPr>
      <w:spacing w:after="120"/>
      <w:ind w:left="1588"/>
      <w:jc w:val="both"/>
      <w:outlineLvl w:val="4"/>
    </w:pPr>
    <w:rPr>
      <w:rFonts w:ascii="DB Office" w:hAnsi="DB Office"/>
      <w:sz w:val="22"/>
    </w:rPr>
  </w:style>
  <w:style w:type="paragraph" w:customStyle="1" w:styleId="UnteraufzhlungmitStrich">
    <w:name w:val="Unteraufzählung mit Strich"/>
    <w:rsid w:val="005130D1"/>
    <w:pPr>
      <w:numPr>
        <w:numId w:val="27"/>
      </w:numPr>
      <w:spacing w:after="120"/>
      <w:jc w:val="both"/>
    </w:pPr>
    <w:rPr>
      <w:rFonts w:ascii="DB Office" w:hAnsi="DB Office"/>
      <w:sz w:val="22"/>
    </w:rPr>
  </w:style>
  <w:style w:type="paragraph" w:customStyle="1" w:styleId="Unteraufzhlungeingerckt">
    <w:name w:val="Unteraufzählung eingerückt"/>
    <w:rsid w:val="005130D1"/>
    <w:pPr>
      <w:spacing w:after="120"/>
      <w:ind w:left="2041"/>
      <w:jc w:val="both"/>
    </w:pPr>
    <w:rPr>
      <w:rFonts w:ascii="DB Office" w:hAnsi="DB Office"/>
      <w:sz w:val="22"/>
    </w:rPr>
  </w:style>
  <w:style w:type="paragraph" w:customStyle="1" w:styleId="Randvermerk">
    <w:name w:val="Randvermerk"/>
    <w:next w:val="AbsatzmitAbsatznummer"/>
    <w:rsid w:val="005130D1"/>
    <w:pPr>
      <w:keepNext/>
      <w:framePr w:w="1588" w:hSpace="397" w:vSpace="142" w:wrap="around" w:vAnchor="text" w:hAnchor="page" w:xAlign="outside" w:y="1"/>
    </w:pPr>
    <w:rPr>
      <w:rFonts w:ascii="DB Office" w:hAnsi="DB Office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customStyle="1" w:styleId="HinweiseuErluterungen">
    <w:name w:val="Hinweise u. Erläuterungen"/>
    <w:rsid w:val="005130D1"/>
    <w:pPr>
      <w:spacing w:after="120"/>
      <w:ind w:left="510"/>
      <w:jc w:val="both"/>
    </w:pPr>
    <w:rPr>
      <w:rFonts w:ascii="DB Office" w:hAnsi="DB Office"/>
      <w:i/>
      <w:sz w:val="22"/>
    </w:rPr>
  </w:style>
  <w:style w:type="paragraph" w:customStyle="1" w:styleId="Platzhalteristgleich1cm">
    <w:name w:val="Platzhalter ist gleich 1 cm"/>
    <w:rsid w:val="005130D1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atzmitKleinbuchst">
    <w:name w:val="Unterabsatz mit Kleinbuchst."/>
    <w:rsid w:val="005130D1"/>
    <w:pPr>
      <w:numPr>
        <w:ilvl w:val="4"/>
        <w:numId w:val="28"/>
      </w:numPr>
      <w:spacing w:after="120"/>
      <w:jc w:val="both"/>
      <w:outlineLvl w:val="4"/>
    </w:pPr>
    <w:rPr>
      <w:rFonts w:ascii="DB Office" w:hAnsi="DB Office"/>
      <w:sz w:val="22"/>
    </w:rPr>
  </w:style>
  <w:style w:type="paragraph" w:customStyle="1" w:styleId="Kastennormal">
    <w:name w:val="Kasten normal"/>
    <w:basedOn w:val="Standard"/>
    <w:next w:val="AbsatzmitAbsatznummer"/>
    <w:rsid w:val="005130D1"/>
    <w:pPr>
      <w:pBdr>
        <w:left w:val="single" w:sz="12" w:space="0" w:color="auto"/>
        <w:bottom w:val="single" w:sz="12" w:space="1" w:color="auto"/>
        <w:right w:val="single" w:sz="12" w:space="1" w:color="auto"/>
      </w:pBdr>
      <w:tabs>
        <w:tab w:val="left" w:pos="1701"/>
        <w:tab w:val="right" w:pos="8108"/>
      </w:tabs>
      <w:spacing w:before="40" w:after="180"/>
      <w:ind w:left="-17" w:right="-14"/>
    </w:pPr>
  </w:style>
  <w:style w:type="paragraph" w:customStyle="1" w:styleId="Bildberschriftnormal">
    <w:name w:val="Bildüberschrift normal"/>
    <w:basedOn w:val="Standard"/>
    <w:next w:val="Kastennormal"/>
    <w:rsid w:val="005130D1"/>
    <w:pPr>
      <w:keepNext/>
      <w:keepLines/>
      <w:pBdr>
        <w:top w:val="single" w:sz="12" w:space="3" w:color="000000"/>
        <w:left w:val="single" w:sz="12" w:space="6" w:color="000000"/>
        <w:bottom w:val="single" w:sz="12" w:space="3" w:color="000000"/>
        <w:right w:val="single" w:sz="12" w:space="0" w:color="000000"/>
        <w:between w:val="single" w:sz="12" w:space="3" w:color="000000"/>
      </w:pBdr>
      <w:spacing w:before="120" w:line="240" w:lineRule="exact"/>
      <w:ind w:left="102" w:right="-34"/>
      <w:outlineLvl w:val="7"/>
    </w:pPr>
    <w:rPr>
      <w:b/>
    </w:rPr>
  </w:style>
  <w:style w:type="paragraph" w:customStyle="1" w:styleId="Bildberschriftbreitlinks">
    <w:name w:val="Bildüberschrift breit links"/>
    <w:basedOn w:val="Standard"/>
    <w:next w:val="Kastenbreitlinks"/>
    <w:rsid w:val="005130D1"/>
    <w:pPr>
      <w:keepNext/>
      <w:keepLines/>
      <w:pBdr>
        <w:top w:val="single" w:sz="12" w:space="3" w:color="000000"/>
        <w:left w:val="single" w:sz="12" w:space="6" w:color="000000"/>
        <w:bottom w:val="single" w:sz="12" w:space="3" w:color="000000"/>
        <w:right w:val="single" w:sz="12" w:space="0" w:color="000000"/>
        <w:between w:val="single" w:sz="12" w:space="3" w:color="000000"/>
      </w:pBdr>
      <w:tabs>
        <w:tab w:val="left" w:pos="-567"/>
      </w:tabs>
      <w:spacing w:before="120" w:line="240" w:lineRule="exact"/>
      <w:ind w:left="-1939" w:right="-40"/>
      <w:outlineLvl w:val="7"/>
    </w:pPr>
    <w:rPr>
      <w:b/>
    </w:rPr>
  </w:style>
  <w:style w:type="paragraph" w:customStyle="1" w:styleId="Kastenbreitlinks">
    <w:name w:val="Kasten breit links"/>
    <w:basedOn w:val="Kastennormal"/>
    <w:next w:val="AbsatzmitAbsatznummer"/>
    <w:rsid w:val="005130D1"/>
    <w:pPr>
      <w:ind w:left="-2058" w:right="-20"/>
    </w:pPr>
  </w:style>
  <w:style w:type="paragraph" w:customStyle="1" w:styleId="Kastenbreitrechts">
    <w:name w:val="Kasten breit rechts"/>
    <w:basedOn w:val="Kastennormal"/>
    <w:next w:val="AbsatzmitAbsatznummer"/>
    <w:rsid w:val="005130D1"/>
    <w:pPr>
      <w:spacing w:after="240"/>
      <w:ind w:right="-2064"/>
    </w:pPr>
  </w:style>
  <w:style w:type="paragraph" w:customStyle="1" w:styleId="Bildberschriftbreitrechts">
    <w:name w:val="Bildüberschrift breit rechts"/>
    <w:basedOn w:val="Standard"/>
    <w:next w:val="Kastenbreitrechts"/>
    <w:rsid w:val="005130D1"/>
    <w:pPr>
      <w:keepNext/>
      <w:keepLines/>
      <w:pBdr>
        <w:top w:val="single" w:sz="12" w:space="3" w:color="000000"/>
        <w:left w:val="single" w:sz="12" w:space="6" w:color="000000"/>
        <w:bottom w:val="single" w:sz="12" w:space="3" w:color="000000"/>
        <w:right w:val="single" w:sz="12" w:space="0" w:color="000000"/>
        <w:between w:val="single" w:sz="12" w:space="3" w:color="000000"/>
      </w:pBdr>
      <w:spacing w:before="120" w:line="240" w:lineRule="exact"/>
      <w:ind w:left="102" w:right="-2081"/>
      <w:outlineLvl w:val="7"/>
    </w:pPr>
    <w:rPr>
      <w:b/>
    </w:rPr>
  </w:style>
  <w:style w:type="paragraph" w:customStyle="1" w:styleId="KopfzeileRegelwerk">
    <w:name w:val="KopfzeileRegelwerk"/>
    <w:basedOn w:val="Kopfzeile"/>
    <w:rsid w:val="005130D1"/>
    <w:pPr>
      <w:ind w:right="1985"/>
    </w:pPr>
  </w:style>
  <w:style w:type="paragraph" w:customStyle="1" w:styleId="Formatvorlage1">
    <w:name w:val="Formatvorlage1"/>
    <w:basedOn w:val="Standard"/>
    <w:rsid w:val="005130D1"/>
    <w:pPr>
      <w:framePr w:hSpace="142" w:vSpace="142" w:wrap="notBeside" w:hAnchor="margin" w:xAlign="right" w:yAlign="top" w:anchorLock="1"/>
      <w:jc w:val="right"/>
    </w:pPr>
  </w:style>
  <w:style w:type="paragraph" w:customStyle="1" w:styleId="KopfzeileLinks">
    <w:name w:val="KopfzeileLinks"/>
    <w:basedOn w:val="KopfzeileRechts"/>
    <w:rsid w:val="005130D1"/>
    <w:pPr>
      <w:ind w:left="-2211" w:right="0"/>
    </w:pPr>
  </w:style>
  <w:style w:type="paragraph" w:customStyle="1" w:styleId="Tabelle">
    <w:name w:val="Tabelle"/>
    <w:basedOn w:val="Standard"/>
    <w:rsid w:val="005130D1"/>
    <w:pPr>
      <w:spacing w:before="60" w:after="60"/>
    </w:pPr>
  </w:style>
  <w:style w:type="character" w:customStyle="1" w:styleId="FetteZeichen">
    <w:name w:val="FetteZeichen"/>
    <w:rsid w:val="005130D1"/>
    <w:rPr>
      <w:rFonts w:ascii="Arial" w:hAnsi="Arial"/>
      <w:b/>
      <w:sz w:val="22"/>
    </w:rPr>
  </w:style>
  <w:style w:type="paragraph" w:customStyle="1" w:styleId="TabellenbeschriftungBreit">
    <w:name w:val="Tabellenbeschriftung Breit"/>
    <w:basedOn w:val="Bildberschriftnormal"/>
    <w:next w:val="AbsatzmitAbsatznummer"/>
    <w:rsid w:val="005130D1"/>
    <w:pPr>
      <w:numPr>
        <w:ilvl w:val="8"/>
        <w:numId w:val="2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40" w:line="240" w:lineRule="auto"/>
      <w:ind w:right="0"/>
      <w:outlineLvl w:val="8"/>
    </w:pPr>
  </w:style>
  <w:style w:type="paragraph" w:customStyle="1" w:styleId="Tabellenormal">
    <w:name w:val="Tabelle normal"/>
    <w:basedOn w:val="Tabelle"/>
    <w:next w:val="AbsatzmitAbsatznummer"/>
    <w:rsid w:val="005130D1"/>
  </w:style>
  <w:style w:type="paragraph" w:customStyle="1" w:styleId="Tabellebreitrechts">
    <w:name w:val="Tabelle breit rechts"/>
    <w:basedOn w:val="Tabellenormal"/>
    <w:next w:val="AbsatzmitAbsatznummer"/>
    <w:rsid w:val="005130D1"/>
    <w:pPr>
      <w:ind w:right="-1899"/>
    </w:pPr>
  </w:style>
  <w:style w:type="paragraph" w:customStyle="1" w:styleId="Tabellenormallinks">
    <w:name w:val="Tabelle normal links"/>
    <w:basedOn w:val="Tabellenormal"/>
    <w:next w:val="AbsatzmitAbsatznummer"/>
    <w:rsid w:val="005130D1"/>
    <w:pPr>
      <w:ind w:left="-1899"/>
    </w:pPr>
  </w:style>
  <w:style w:type="paragraph" w:customStyle="1" w:styleId="BildberschriftDUMMY">
    <w:name w:val="Bildüberschrift DUMMY"/>
    <w:basedOn w:val="Standard"/>
    <w:next w:val="Standard"/>
    <w:rsid w:val="005130D1"/>
    <w:pPr>
      <w:keepNext/>
      <w:keepLines/>
      <w:pBdr>
        <w:top w:val="single" w:sz="12" w:space="3" w:color="000000"/>
        <w:left w:val="single" w:sz="12" w:space="6" w:color="000000"/>
        <w:bottom w:val="single" w:sz="12" w:space="3" w:color="000000"/>
        <w:right w:val="single" w:sz="12" w:space="0" w:color="000000"/>
        <w:between w:val="single" w:sz="12" w:space="3" w:color="000000"/>
      </w:pBdr>
      <w:spacing w:before="120" w:line="240" w:lineRule="exact"/>
      <w:ind w:right="-23"/>
      <w:outlineLvl w:val="7"/>
    </w:pPr>
    <w:rPr>
      <w:b/>
    </w:rPr>
  </w:style>
  <w:style w:type="paragraph" w:customStyle="1" w:styleId="Bildberschriftnorm">
    <w:name w:val="Bildüberschrift norm"/>
    <w:basedOn w:val="Standard"/>
    <w:rsid w:val="005130D1"/>
    <w:pPr>
      <w:keepNext/>
      <w:keepLines/>
      <w:numPr>
        <w:ilvl w:val="7"/>
        <w:numId w:val="19"/>
      </w:numPr>
      <w:pBdr>
        <w:top w:val="single" w:sz="12" w:space="3" w:color="000000"/>
        <w:left w:val="single" w:sz="12" w:space="6" w:color="000000"/>
        <w:bottom w:val="single" w:sz="12" w:space="3" w:color="000000"/>
        <w:right w:val="single" w:sz="12" w:space="0" w:color="000000"/>
        <w:between w:val="single" w:sz="12" w:space="3" w:color="000000"/>
      </w:pBdr>
      <w:spacing w:before="120" w:line="240" w:lineRule="exact"/>
      <w:ind w:right="-23"/>
      <w:outlineLvl w:val="7"/>
    </w:pPr>
    <w:rPr>
      <w:b/>
    </w:rPr>
  </w:style>
  <w:style w:type="paragraph" w:customStyle="1" w:styleId="Bildberschriftschmal">
    <w:name w:val="Bildüberschrift schmal"/>
    <w:basedOn w:val="Standard"/>
    <w:next w:val="Standard"/>
    <w:rsid w:val="005130D1"/>
    <w:pPr>
      <w:keepNext/>
      <w:keepLines/>
      <w:numPr>
        <w:ilvl w:val="7"/>
        <w:numId w:val="20"/>
      </w:numPr>
      <w:pBdr>
        <w:top w:val="single" w:sz="12" w:space="3" w:color="000000"/>
        <w:left w:val="single" w:sz="12" w:space="6" w:color="000000"/>
        <w:bottom w:val="single" w:sz="12" w:space="3" w:color="000000"/>
        <w:right w:val="single" w:sz="12" w:space="0" w:color="000000"/>
        <w:between w:val="single" w:sz="12" w:space="3" w:color="000000"/>
      </w:pBdr>
      <w:spacing w:before="120" w:line="240" w:lineRule="exact"/>
      <w:ind w:right="-1922"/>
      <w:outlineLvl w:val="7"/>
    </w:pPr>
    <w:rPr>
      <w:b/>
    </w:rPr>
  </w:style>
  <w:style w:type="paragraph" w:customStyle="1" w:styleId="Abstand12pt0">
    <w:name w:val="Abstand12pt"/>
    <w:basedOn w:val="Tabellenbeschriftung"/>
    <w:rsid w:val="005130D1"/>
    <w:pPr>
      <w:keepNext w:val="0"/>
      <w:numPr>
        <w:ilvl w:val="0"/>
        <w:numId w:val="0"/>
      </w:numPr>
      <w:spacing w:before="0" w:after="0"/>
    </w:pPr>
  </w:style>
  <w:style w:type="paragraph" w:customStyle="1" w:styleId="Tabellenbeschriftung">
    <w:name w:val="Tabellenbeschriftung"/>
    <w:basedOn w:val="Bildberschriftnormal"/>
    <w:next w:val="AbsatzmitAbsatznummer"/>
    <w:rsid w:val="005130D1"/>
    <w:pPr>
      <w:numPr>
        <w:ilvl w:val="8"/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40" w:line="240" w:lineRule="auto"/>
      <w:outlineLvl w:val="8"/>
    </w:pPr>
  </w:style>
  <w:style w:type="paragraph" w:customStyle="1" w:styleId="Platzhalter1cm">
    <w:name w:val="Platzhalter 1 cm"/>
    <w:rsid w:val="005130D1"/>
    <w:pPr>
      <w:spacing w:before="170" w:after="170" w:line="240" w:lineRule="exact"/>
    </w:pPr>
    <w:rPr>
      <w:rFonts w:ascii="Arial" w:hAnsi="Arial"/>
      <w:sz w:val="22"/>
    </w:rPr>
  </w:style>
  <w:style w:type="character" w:customStyle="1" w:styleId="ZeichenFett">
    <w:name w:val="ZeichenFett"/>
    <w:rsid w:val="005130D1"/>
    <w:rPr>
      <w:rFonts w:ascii="Arial" w:hAnsi="Arial"/>
      <w:b/>
      <w:sz w:val="22"/>
    </w:rPr>
  </w:style>
  <w:style w:type="character" w:customStyle="1" w:styleId="ZeichenKursiv">
    <w:name w:val="ZeichenKursiv"/>
    <w:rsid w:val="005130D1"/>
    <w:rPr>
      <w:rFonts w:ascii="Arial" w:hAnsi="Arial"/>
      <w:i/>
      <w:sz w:val="22"/>
    </w:rPr>
  </w:style>
  <w:style w:type="paragraph" w:customStyle="1" w:styleId="KopfzeileZuAnhang">
    <w:name w:val="KopfzeileZuAnhang"/>
    <w:basedOn w:val="KopfzeileNummern"/>
    <w:rsid w:val="005130D1"/>
    <w:pPr>
      <w:tabs>
        <w:tab w:val="clear" w:pos="4536"/>
        <w:tab w:val="clear" w:pos="8222"/>
      </w:tabs>
      <w:spacing w:before="120" w:after="120" w:line="240" w:lineRule="exact"/>
      <w:ind w:left="0"/>
      <w:jc w:val="left"/>
    </w:pPr>
    <w:rPr>
      <w:b/>
      <w:sz w:val="22"/>
    </w:rPr>
  </w:style>
  <w:style w:type="paragraph" w:customStyle="1" w:styleId="StandardHelv">
    <w:name w:val="StandardHelv"/>
    <w:basedOn w:val="Standard"/>
    <w:rsid w:val="005130D1"/>
    <w:rPr>
      <w:rFonts w:ascii="Helvetica" w:hAnsi="Helvetica"/>
      <w:sz w:val="20"/>
    </w:rPr>
  </w:style>
  <w:style w:type="paragraph" w:customStyle="1" w:styleId="RandvermerkohneStichwort">
    <w:name w:val="Randvermerk ohne Stichwort"/>
    <w:basedOn w:val="Randvermerk"/>
    <w:next w:val="AbsatzmitAbsatznummer"/>
    <w:rsid w:val="005130D1"/>
    <w:pPr>
      <w:framePr w:wrap="around"/>
    </w:pPr>
  </w:style>
  <w:style w:type="character" w:customStyle="1" w:styleId="ZeichenUnterstrichen">
    <w:name w:val="ZeichenUnterstrichen"/>
    <w:rsid w:val="005130D1"/>
    <w:rPr>
      <w:rFonts w:ascii="Arial" w:hAnsi="Arial"/>
      <w:sz w:val="22"/>
      <w:u w:val="single"/>
    </w:rPr>
  </w:style>
  <w:style w:type="paragraph" w:customStyle="1" w:styleId="ZeichenEnde">
    <w:name w:val="ZeichenEnde"/>
    <w:basedOn w:val="Abstand12pt0"/>
    <w:rsid w:val="005130D1"/>
    <w:pPr>
      <w:ind w:right="-2121"/>
      <w:jc w:val="right"/>
    </w:pPr>
  </w:style>
  <w:style w:type="character" w:customStyle="1" w:styleId="ZeichenFK">
    <w:name w:val="ZeichenFK"/>
    <w:rsid w:val="005130D1"/>
    <w:rPr>
      <w:rFonts w:ascii="Arial" w:hAnsi="Arial"/>
      <w:b/>
      <w:i/>
      <w:sz w:val="22"/>
    </w:rPr>
  </w:style>
  <w:style w:type="character" w:customStyle="1" w:styleId="ZeichenFU">
    <w:name w:val="ZeichenFU"/>
    <w:rsid w:val="005130D1"/>
    <w:rPr>
      <w:rFonts w:ascii="Arial" w:hAnsi="Arial"/>
      <w:b/>
      <w:sz w:val="22"/>
      <w:u w:val="single"/>
    </w:rPr>
  </w:style>
  <w:style w:type="character" w:customStyle="1" w:styleId="ZeichenFKU">
    <w:name w:val="ZeichenFKU"/>
    <w:rsid w:val="005130D1"/>
    <w:rPr>
      <w:rFonts w:ascii="Arial" w:hAnsi="Arial"/>
      <w:b/>
      <w:i/>
      <w:sz w:val="22"/>
      <w:u w:val="single"/>
    </w:rPr>
  </w:style>
  <w:style w:type="character" w:customStyle="1" w:styleId="ZeichenKU">
    <w:name w:val="ZeichenKU"/>
    <w:rsid w:val="005130D1"/>
    <w:rPr>
      <w:rFonts w:ascii="Arial" w:hAnsi="Arial"/>
      <w:i/>
      <w:sz w:val="22"/>
      <w:u w:val="single"/>
    </w:rPr>
  </w:style>
  <w:style w:type="character" w:styleId="Kommentarzeichen">
    <w:name w:val="annotation reference"/>
    <w:semiHidden/>
    <w:rsid w:val="005130D1"/>
    <w:rPr>
      <w:sz w:val="16"/>
    </w:rPr>
  </w:style>
  <w:style w:type="paragraph" w:styleId="Verzeichnis1">
    <w:name w:val="toc 1"/>
    <w:basedOn w:val="Standard"/>
    <w:next w:val="Standard"/>
    <w:autoRedefine/>
    <w:semiHidden/>
    <w:rsid w:val="005130D1"/>
    <w:pPr>
      <w:tabs>
        <w:tab w:val="right" w:pos="8222"/>
      </w:tabs>
      <w:spacing w:before="240" w:after="60"/>
    </w:pPr>
    <w:rPr>
      <w:rFonts w:ascii="Tahoma" w:hAnsi="Tahoma"/>
    </w:rPr>
  </w:style>
  <w:style w:type="paragraph" w:styleId="Index1">
    <w:name w:val="index 1"/>
    <w:basedOn w:val="Standard"/>
    <w:next w:val="Standard"/>
    <w:autoRedefine/>
    <w:semiHidden/>
    <w:rsid w:val="005130D1"/>
    <w:pPr>
      <w:tabs>
        <w:tab w:val="right" w:pos="8222"/>
      </w:tabs>
      <w:spacing w:before="240" w:after="60"/>
    </w:pPr>
  </w:style>
  <w:style w:type="paragraph" w:styleId="Kommentartext">
    <w:name w:val="annotation text"/>
    <w:basedOn w:val="Standard"/>
    <w:semiHidden/>
    <w:rsid w:val="005130D1"/>
    <w:rPr>
      <w:sz w:val="20"/>
    </w:rPr>
  </w:style>
  <w:style w:type="paragraph" w:customStyle="1" w:styleId="AufzhlungmitStrich">
    <w:name w:val="Aufzählung mit Strich"/>
    <w:basedOn w:val="AufzhlungmitNummer"/>
    <w:rsid w:val="005130D1"/>
    <w:pPr>
      <w:numPr>
        <w:ilvl w:val="0"/>
      </w:numPr>
    </w:pPr>
  </w:style>
  <w:style w:type="paragraph" w:styleId="Sprechblasentext">
    <w:name w:val="Balloon Text"/>
    <w:basedOn w:val="Standard"/>
    <w:semiHidden/>
    <w:rsid w:val="00D46C57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CA3424"/>
    <w:rPr>
      <w:rFonts w:ascii="DB Office" w:hAnsi="DB Office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Microsoft\Office\DBVorlagen\Regelwerk2000\regelwerk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282BB104FF3459423809F5D3837F7" ma:contentTypeVersion="12" ma:contentTypeDescription="Ein neues Dokument erstellen." ma:contentTypeScope="" ma:versionID="0b0e7e65ee51eca417f18e89a192ce39">
  <xsd:schema xmlns:xsd="http://www.w3.org/2001/XMLSchema" xmlns:xs="http://www.w3.org/2001/XMLSchema" xmlns:p="http://schemas.microsoft.com/office/2006/metadata/properties" xmlns:ns2="4aa609a6-c585-4be9-b486-e2624439807a" xmlns:ns3="e1b44c2d-01ff-4a86-9979-5efc9dea3196" targetNamespace="http://schemas.microsoft.com/office/2006/metadata/properties" ma:root="true" ma:fieldsID="98bb87fee9ea13d86f0ded956c7d87c8" ns2:_="" ns3:_="">
    <xsd:import namespace="4aa609a6-c585-4be9-b486-e2624439807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9a6-c585-4be9-b486-e26244398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609a6-c585-4be9-b486-e2624439807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F2AFF47E-BADC-4FED-AA9F-E7B3C8CABD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536A6-3E1C-45B0-BD8C-38889BF08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2916E3-BE02-4C91-8002-D3B7B7EBD91B}"/>
</file>

<file path=customXml/itemProps4.xml><?xml version="1.0" encoding="utf-8"?>
<ds:datastoreItem xmlns:ds="http://schemas.openxmlformats.org/officeDocument/2006/customXml" ds:itemID="{B5E9BFDF-94AF-4919-9E9A-225DB70C9E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</Template>
  <TotalTime>0</TotalTime>
  <Pages>1</Pages>
  <Words>129</Words>
  <Characters>978</Characters>
  <Application>Microsoft Office Word</Application>
  <DocSecurity>0</DocSecurity>
  <Lines>23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Nebenabgebote/Änderungsvorschlag</vt:lpstr>
    </vt:vector>
  </TitlesOfParts>
  <Company>Deutsche Bundesbank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Nebenabgebote/Änderungsvorschlag</dc:title>
  <dc:subject>Sicherungsleistungen einkaufen</dc:subject>
  <dc:creator>Björn Havenstein</dc:creator>
  <cp:lastModifiedBy>Daniela Kruse</cp:lastModifiedBy>
  <cp:revision>2</cp:revision>
  <cp:lastPrinted>2011-02-08T14:31:00Z</cp:lastPrinted>
  <dcterms:created xsi:type="dcterms:W3CDTF">2025-08-12T11:57:00Z</dcterms:created>
  <dcterms:modified xsi:type="dcterms:W3CDTF">2025-08-12T11:57:00Z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0x010100956282BB104FF3459423809F5D3837F7</vt:lpwstr>
  </property>
  <property fmtid="{D5CDD505-2E9C-101B-9397-08002B2CF9AE}" pid="3" name="MediaServiceImageTags">
    <vt:lpwstr/>
  </property>
</Properties>
</file>